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795" w:lineRule="exact"/>
        <w:ind w:left="1685" w:right="-20"/>
        <w:jc w:val="left"/>
        <w:tabs>
          <w:tab w:pos="3060" w:val="left"/>
          <w:tab w:pos="4460" w:val="left"/>
          <w:tab w:pos="5860" w:val="left"/>
        </w:tabs>
        <w:rPr>
          <w:rFonts w:ascii="思源宋體 Heavy" w:hAnsi="思源宋體 Heavy" w:cs="思源宋體 Heavy" w:eastAsia="思源宋體 Heavy"/>
          <w:sz w:val="80"/>
          <w:szCs w:val="80"/>
        </w:rPr>
      </w:pPr>
      <w:rPr/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統</w:t>
        <w:tab/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計</w:t>
        <w:tab/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圖</w:t>
        <w:tab/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表</w:t>
      </w:r>
      <w:r>
        <w:rPr>
          <w:rFonts w:ascii="思源宋體 Heavy" w:hAnsi="思源宋體 Heavy" w:cs="思源宋體 Heavy" w:eastAsia="思源宋體 Heavy"/>
          <w:sz w:val="80"/>
          <w:szCs w:val="80"/>
          <w:color w:val="000000"/>
          <w:spacing w:val="0"/>
          <w:w w:val="100"/>
          <w:position w:val="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7" w:lineRule="exact"/>
        <w:ind w:left="107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/>
        <w:pict>
          <v:group style="position:absolute;margin-left:70.865997pt;margin-top:-253.791946pt;width:411.023328pt;height:204.957pt;mso-position-horizontal-relative:page;mso-position-vertical-relative:paragraph;z-index:-2651" coordorigin="1417,-5076" coordsize="8220,4099">
            <v:shape style="position:absolute;left:1417;top:-5076;width:8220;height:4099" type="#_x0000_t75">
              <v:imagedata r:id="rId5" o:title=""/>
            </v:shape>
            <v:group style="position:absolute;left:7177;top:-3636;width:1159;height:1159" coordorigin="7177,-3636" coordsize="1159,1159">
              <v:shape style="position:absolute;left:7177;top:-3636;width:1159;height:1159" coordorigin="7177,-3636" coordsize="1159,1159" path="m7742,-3636l7336,-3455,7177,-3041,7358,-2635,7772,-2476,8178,-2657,8337,-3071,8156,-3477,7742,-3636e" filled="t" fillcolor="#8D8F92" stroked="f">
                <v:path arrowok="t"/>
                <v:fill/>
              </v:shape>
            </v:group>
            <v:group style="position:absolute;left:4365;top:-3619;width:1159;height:1159" coordorigin="4365,-3619" coordsize="1159,1159">
              <v:shape style="position:absolute;left:4365;top:-3619;width:1159;height:1159" coordorigin="4365,-3619" coordsize="1159,1159" path="m4930,-3619l4524,-3438,4365,-3024,4546,-2618,4960,-2459,5366,-2640,5525,-3054,5344,-3459,4930,-3619e" filled="t" fillcolor="#8D8F92" stroked="f">
                <v:path arrowok="t"/>
                <v:fill/>
              </v:shape>
            </v:group>
            <v:group style="position:absolute;left:5834;top:-3585;width:1071;height:1072" coordorigin="5834,-3585" coordsize="1071,1072">
              <v:shape style="position:absolute;left:5834;top:-3585;width:1071;height:1072" coordorigin="5834,-3585" coordsize="1071,1072" path="m6591,-3585l6148,-3585,5834,-3271,5834,-2827,6148,-2513,6591,-2513,6905,-2827,6905,-3271,6591,-3585e" filled="t" fillcolor="#8D8F92" stroked="f">
                <v:path arrowok="t"/>
                <v:fill/>
              </v:shape>
            </v:group>
            <v:group style="position:absolute;left:3033;top:-3596;width:1072;height:1072" coordorigin="3033,-3596" coordsize="1072,1072">
              <v:shape style="position:absolute;left:3033;top:-3596;width:1072;height:1072" coordorigin="3033,-3596" coordsize="1072,1072" path="m3791,-3596l3347,-3596,3033,-3282,3033,-2838,3347,-2524,3791,-2524,4105,-2838,4105,-3282,3791,-3596e" filled="t" fillcolor="#8D8F92" stroked="f">
                <v:path arrowok="t"/>
                <v:fill/>
              </v:shape>
            </v:group>
            <w10:wrap type="none"/>
          </v:group>
        </w:pic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一、國際主要股票市場股價指數趨勢圖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760" w:lineRule="atLeast"/>
        <w:ind w:left="107" w:right="4344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二、集中市場加權股價指數及成交值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三、上市櫃及興櫃總家數統計表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四、期貨市場交易量變化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五、國內上市（櫃）公司營收狀況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六、境內基金檔數及規模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七、境外基金檔數及國人持有金額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4" w:lineRule="exact"/>
        <w:ind w:right="88"/>
        <w:jc w:val="right"/>
        <w:rPr>
          <w:rFonts w:ascii="思源宋體 TW" w:hAnsi="思源宋體 TW" w:cs="思源宋體 TW" w:eastAsia="思源宋體 TW"/>
          <w:sz w:val="20"/>
          <w:szCs w:val="20"/>
        </w:rPr>
      </w:pPr>
      <w:rPr/>
      <w:r>
        <w:rPr/>
        <w:pict>
          <v:group style="position:absolute;margin-left:70.865997pt;margin-top:-372.069794pt;width:411.024pt;height:281.409pt;mso-position-horizontal-relative:page;mso-position-vertical-relative:paragraph;z-index:-2650" coordorigin="1417,-7441" coordsize="8220,5628">
            <v:shape style="position:absolute;left:1417;top:-7441;width:8220;height:5628" coordorigin="1417,-7441" coordsize="8220,5628" path="m1417,-1813l9638,-1813,9638,-7441,1417,-7441,1417,-1813e" filled="t" fillcolor="#D1D3D4" stroked="f">
              <v:path arrowok="t"/>
              <v:fill/>
            </v:shape>
          </v:group>
          <w10:wrap type="none"/>
        </w:pict>
      </w:r>
      <w:r>
        <w:rPr>
          <w:rFonts w:ascii="思源宋體 TW" w:hAnsi="思源宋體 TW" w:cs="思源宋體 TW" w:eastAsia="思源宋體 TW"/>
          <w:sz w:val="20"/>
          <w:szCs w:val="20"/>
          <w:color w:val="231F20"/>
          <w:spacing w:val="0"/>
          <w:w w:val="100"/>
          <w:position w:val="1"/>
        </w:rPr>
        <w:t>67</w:t>
      </w:r>
      <w:r>
        <w:rPr>
          <w:rFonts w:ascii="思源宋體 TW" w:hAnsi="思源宋體 TW" w:cs="思源宋體 TW" w:eastAsia="思源宋體 TW"/>
          <w:sz w:val="20"/>
          <w:szCs w:val="20"/>
          <w:color w:val="000000"/>
          <w:spacing w:val="0"/>
          <w:w w:val="100"/>
          <w:position w:val="0"/>
        </w:rPr>
      </w:r>
    </w:p>
    <w:p>
      <w:pPr>
        <w:jc w:val="right"/>
        <w:spacing w:after="0"/>
        <w:sectPr>
          <w:type w:val="continuous"/>
          <w:pgSz w:w="10780" w:h="14760"/>
          <w:pgMar w:top="1380" w:bottom="280" w:left="1480" w:right="26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4" w:lineRule="exact"/>
        <w:ind w:left="116" w:right="-20"/>
        <w:jc w:val="left"/>
        <w:rPr>
          <w:rFonts w:ascii="思源宋體 TW" w:hAnsi="思源宋體 TW" w:cs="思源宋體 TW" w:eastAsia="思源宋體 TW"/>
          <w:sz w:val="20"/>
          <w:szCs w:val="20"/>
        </w:rPr>
      </w:pPr>
      <w:rPr/>
      <w:r>
        <w:rPr>
          <w:rFonts w:ascii="思源宋體 TW" w:hAnsi="思源宋體 TW" w:cs="思源宋體 TW" w:eastAsia="思源宋體 TW"/>
          <w:sz w:val="20"/>
          <w:szCs w:val="20"/>
          <w:color w:val="231F20"/>
          <w:spacing w:val="0"/>
          <w:w w:val="100"/>
          <w:position w:val="1"/>
        </w:rPr>
        <w:t>68</w:t>
      </w:r>
      <w:r>
        <w:rPr>
          <w:rFonts w:ascii="思源宋體 TW" w:hAnsi="思源宋體 TW" w:cs="思源宋體 TW" w:eastAsia="思源宋體 TW"/>
          <w:sz w:val="20"/>
          <w:szCs w:val="20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pgSz w:w="10780" w:h="14760"/>
          <w:pgMar w:top="1380" w:bottom="280" w:left="300" w:right="1500"/>
        </w:sectPr>
      </w:pPr>
      <w:rPr/>
    </w:p>
    <w:p>
      <w:pPr>
        <w:spacing w:before="0" w:after="0" w:line="805" w:lineRule="exact"/>
        <w:ind w:left="355" w:right="-20"/>
        <w:jc w:val="left"/>
        <w:rPr>
          <w:rFonts w:ascii="Microsoft JhengHei UI" w:hAnsi="Microsoft JhengHei UI" w:cs="Microsoft JhengHei UI" w:eastAsia="Microsoft JhengHei UI"/>
          <w:sz w:val="63"/>
          <w:szCs w:val="63"/>
        </w:rPr>
      </w:pPr>
      <w:rPr/>
      <w:r>
        <w:rPr/>
        <w:pict>
          <v:group style="position:absolute;margin-left:39.118pt;margin-top:50.849068pt;width:579.735961pt;height:.1pt;mso-position-horizontal-relative:page;mso-position-vertical-relative:paragraph;z-index:-2649" coordorigin="782,1017" coordsize="11595,2">
            <v:shape style="position:absolute;left:782;top:1017;width:11595;height:2" coordorigin="782,1017" coordsize="11595,0" path="m782,1017l12377,1017e" filled="f" stroked="t" strokeweight="5.311157pt" strokecolor="#025758">
              <v:path arrowok="t"/>
            </v:shape>
          </v:group>
          <w10:wrap type="none"/>
        </w:pict>
      </w:r>
      <w:r>
        <w:rPr/>
        <w:pict>
          <v:group style="position:absolute;margin-left:38.671997pt;margin-top:66.358841pt;width:676.104095pt;height:397.521162pt;mso-position-horizontal-relative:page;mso-position-vertical-relative:paragraph;z-index:-2647" coordorigin="773,1327" coordsize="13522,7950">
            <v:group style="position:absolute;left:782;top:8831;width:13504;height:438" coordorigin="782,8831" coordsize="13504,438">
              <v:shape style="position:absolute;left:782;top:8831;width:13504;height:438" coordorigin="782,8831" coordsize="13504,438" path="m782,8831l14287,8831,14287,9269,782,9269,782,8831e" filled="t" fillcolor="#058889" stroked="f">
                <v:path arrowok="t"/>
                <v:fill/>
              </v:shape>
              <v:shape style="position:absolute;left:993;top:8897;width:1181;height:352" type="#_x0000_t75">
                <v:imagedata r:id="rId6" o:title=""/>
              </v:shape>
            </v:group>
            <v:group style="position:absolute;left:782;top:1328;width:13504;height:7511" coordorigin="782,1328" coordsize="13504,7511">
              <v:shape style="position:absolute;left:782;top:1328;width:13504;height:7511" coordorigin="782,1328" coordsize="13504,7511" path="m819,8839l14323,8839e" filled="f" stroked="t" strokeweight=".111198pt" strokecolor="#231F20">
                <v:path arrowok="t"/>
              </v:shape>
              <v:shape style="position:absolute;left:782;top:1328;width:13504;height:7511" coordorigin="782,1328" coordsize="13504,7511" path="m14323,1328l819,1328e" filled="f" stroked="t" strokeweight=".111198pt" strokecolor="#231F20">
                <v:path arrowok="t"/>
              </v:shape>
            </v:group>
            <v:group style="position:absolute;left:1315;top:7780;width:8039;height:2" coordorigin="1315,7780" coordsize="8039,2">
              <v:shape style="position:absolute;left:1315;top:7780;width:8039;height:2" coordorigin="1315,7780" coordsize="8039,0" path="m1315,7780l9354,7780e" filled="f" stroked="t" strokeweight=".663895pt" strokecolor="#F1F1F2">
                <v:path arrowok="t"/>
              </v:shape>
            </v:group>
            <v:group style="position:absolute;left:1315;top:7544;width:8039;height:2" coordorigin="1315,7544" coordsize="8039,2">
              <v:shape style="position:absolute;left:1315;top:7544;width:8039;height:2" coordorigin="1315,7544" coordsize="8039,0" path="m1315,7544l9354,7544e" filled="f" stroked="t" strokeweight=".663895pt" strokecolor="#F1F1F2">
                <v:path arrowok="t"/>
              </v:shape>
            </v:group>
            <v:group style="position:absolute;left:1315;top:7310;width:8039;height:2" coordorigin="1315,7310" coordsize="8039,2">
              <v:shape style="position:absolute;left:1315;top:7310;width:8039;height:2" coordorigin="1315,7310" coordsize="8039,0" path="m1315,7310l9354,7310e" filled="f" stroked="t" strokeweight=".663895pt" strokecolor="#F1F1F2">
                <v:path arrowok="t"/>
              </v:shape>
            </v:group>
            <v:group style="position:absolute;left:1315;top:7074;width:8039;height:2" coordorigin="1315,7074" coordsize="8039,2">
              <v:shape style="position:absolute;left:1315;top:7074;width:8039;height:2" coordorigin="1315,7074" coordsize="8039,0" path="m1315,7074l9354,7074e" filled="f" stroked="t" strokeweight=".663895pt" strokecolor="#F1F1F2">
                <v:path arrowok="t"/>
              </v:shape>
            </v:group>
            <v:group style="position:absolute;left:1315;top:6840;width:8039;height:2" coordorigin="1315,6840" coordsize="8039,2">
              <v:shape style="position:absolute;left:1315;top:6840;width:8039;height:2" coordorigin="1315,6840" coordsize="8039,0" path="m1315,6840l9354,6840e" filled="f" stroked="t" strokeweight=".663895pt" strokecolor="#F1F1F2">
                <v:path arrowok="t"/>
              </v:shape>
            </v:group>
            <v:group style="position:absolute;left:1315;top:6605;width:8039;height:2" coordorigin="1315,6605" coordsize="8039,2">
              <v:shape style="position:absolute;left:1315;top:6605;width:8039;height:2" coordorigin="1315,6605" coordsize="8039,0" path="m1315,6605l9354,6605e" filled="f" stroked="t" strokeweight=".663895pt" strokecolor="#F1F1F2">
                <v:path arrowok="t"/>
              </v:shape>
            </v:group>
            <v:group style="position:absolute;left:1315;top:6371;width:8039;height:2" coordorigin="1315,6371" coordsize="8039,2">
              <v:shape style="position:absolute;left:1315;top:6371;width:8039;height:2" coordorigin="1315,6371" coordsize="8039,0" path="m1315,6371l9354,6371e" filled="f" stroked="t" strokeweight=".663895pt" strokecolor="#F1F1F2">
                <v:path arrowok="t"/>
              </v:shape>
            </v:group>
            <v:group style="position:absolute;left:1315;top:6135;width:8039;height:2" coordorigin="1315,6135" coordsize="8039,2">
              <v:shape style="position:absolute;left:1315;top:6135;width:8039;height:2" coordorigin="1315,6135" coordsize="8039,0" path="m1315,6135l9354,6135e" filled="f" stroked="t" strokeweight=".663895pt" strokecolor="#F1F1F2">
                <v:path arrowok="t"/>
              </v:shape>
            </v:group>
            <v:group style="position:absolute;left:1315;top:5899;width:8039;height:2" coordorigin="1315,5899" coordsize="8039,2">
              <v:shape style="position:absolute;left:1315;top:5899;width:8039;height:2" coordorigin="1315,5899" coordsize="8039,0" path="m1315,5899l9354,5899e" filled="f" stroked="t" strokeweight=".663895pt" strokecolor="#F1F1F2">
                <v:path arrowok="t"/>
              </v:shape>
            </v:group>
            <v:group style="position:absolute;left:1315;top:5666;width:8039;height:2" coordorigin="1315,5666" coordsize="8039,2">
              <v:shape style="position:absolute;left:1315;top:5666;width:8039;height:2" coordorigin="1315,5666" coordsize="8039,0" path="m1315,5666l9354,5666e" filled="f" stroked="t" strokeweight=".663895pt" strokecolor="#F1F1F2">
                <v:path arrowok="t"/>
              </v:shape>
            </v:group>
            <v:group style="position:absolute;left:1315;top:5430;width:8039;height:2" coordorigin="1315,5430" coordsize="8039,2">
              <v:shape style="position:absolute;left:1315;top:5430;width:8039;height:2" coordorigin="1315,5430" coordsize="8039,0" path="m1315,5430l9354,5430e" filled="f" stroked="t" strokeweight=".663895pt" strokecolor="#F1F1F2">
                <v:path arrowok="t"/>
              </v:shape>
            </v:group>
            <v:group style="position:absolute;left:1315;top:5196;width:8039;height:2" coordorigin="1315,5196" coordsize="8039,2">
              <v:shape style="position:absolute;left:1315;top:5196;width:8039;height:2" coordorigin="1315,5196" coordsize="8039,0" path="m1315,5196l9354,5196e" filled="f" stroked="t" strokeweight=".663895pt" strokecolor="#F1F1F2">
                <v:path arrowok="t"/>
              </v:shape>
            </v:group>
            <v:group style="position:absolute;left:1315;top:4960;width:8039;height:2" coordorigin="1315,4960" coordsize="8039,2">
              <v:shape style="position:absolute;left:1315;top:4960;width:8039;height:2" coordorigin="1315,4960" coordsize="8039,0" path="m1315,4960l9354,4960e" filled="f" stroked="t" strokeweight=".663895pt" strokecolor="#F1F1F2">
                <v:path arrowok="t"/>
              </v:shape>
            </v:group>
            <v:group style="position:absolute;left:1315;top:4725;width:8039;height:2" coordorigin="1315,4725" coordsize="8039,2">
              <v:shape style="position:absolute;left:1315;top:4725;width:8039;height:2" coordorigin="1315,4725" coordsize="8039,0" path="m1315,4725l9354,4725e" filled="f" stroked="t" strokeweight=".663895pt" strokecolor="#F1F1F2">
                <v:path arrowok="t"/>
              </v:shape>
            </v:group>
            <v:group style="position:absolute;left:1315;top:4491;width:8039;height:2" coordorigin="1315,4491" coordsize="8039,2">
              <v:shape style="position:absolute;left:1315;top:4491;width:8039;height:2" coordorigin="1315,4491" coordsize="8039,0" path="m1315,4491l9354,4491e" filled="f" stroked="t" strokeweight=".663895pt" strokecolor="#F1F1F2">
                <v:path arrowok="t"/>
              </v:shape>
            </v:group>
            <v:group style="position:absolute;left:1315;top:4255;width:8039;height:2" coordorigin="1315,4255" coordsize="8039,2">
              <v:shape style="position:absolute;left:1315;top:4255;width:8039;height:2" coordorigin="1315,4255" coordsize="8039,0" path="m1315,4255l9354,4255e" filled="f" stroked="t" strokeweight=".663895pt" strokecolor="#F1F1F2">
                <v:path arrowok="t"/>
              </v:shape>
            </v:group>
            <v:group style="position:absolute;left:1315;top:4021;width:8039;height:2" coordorigin="1315,4021" coordsize="8039,2">
              <v:shape style="position:absolute;left:1315;top:4021;width:8039;height:2" coordorigin="1315,4021" coordsize="8039,0" path="m1315,4021l9354,4021e" filled="f" stroked="t" strokeweight=".663895pt" strokecolor="#F1F1F2">
                <v:path arrowok="t"/>
              </v:shape>
            </v:group>
            <v:group style="position:absolute;left:1315;top:3786;width:8039;height:2" coordorigin="1315,3786" coordsize="8039,2">
              <v:shape style="position:absolute;left:1315;top:3786;width:8039;height:2" coordorigin="1315,3786" coordsize="8039,0" path="m1315,3786l9354,3786e" filled="f" stroked="t" strokeweight=".663895pt" strokecolor="#F1F1F2">
                <v:path arrowok="t"/>
              </v:shape>
            </v:group>
            <v:group style="position:absolute;left:1315;top:3552;width:8039;height:2" coordorigin="1315,3552" coordsize="8039,2">
              <v:shape style="position:absolute;left:1315;top:3552;width:8039;height:2" coordorigin="1315,3552" coordsize="8039,0" path="m1315,3552l9354,3552e" filled="f" stroked="t" strokeweight=".663895pt" strokecolor="#F1F1F2">
                <v:path arrowok="t"/>
              </v:shape>
            </v:group>
            <v:group style="position:absolute;left:1315;top:3316;width:8039;height:2" coordorigin="1315,3316" coordsize="8039,2">
              <v:shape style="position:absolute;left:1315;top:3316;width:8039;height:2" coordorigin="1315,3316" coordsize="8039,0" path="m1315,3316l9354,3316e" filled="f" stroked="t" strokeweight=".663895pt" strokecolor="#F1F1F2">
                <v:path arrowok="t"/>
              </v:shape>
            </v:group>
            <v:group style="position:absolute;left:1315;top:3080;width:8039;height:2" coordorigin="1315,3080" coordsize="8039,2">
              <v:shape style="position:absolute;left:1315;top:3080;width:8039;height:2" coordorigin="1315,3080" coordsize="8039,0" path="m1315,3080l9354,3080e" filled="f" stroked="t" strokeweight=".663895pt" strokecolor="#F1F1F2">
                <v:path arrowok="t"/>
              </v:shape>
            </v:group>
            <v:group style="position:absolute;left:1315;top:2846;width:8039;height:2" coordorigin="1315,2846" coordsize="8039,2">
              <v:shape style="position:absolute;left:1315;top:2846;width:8039;height:2" coordorigin="1315,2846" coordsize="8039,0" path="m1315,2846l9354,2846e" filled="f" stroked="t" strokeweight=".663895pt" strokecolor="#F1F1F2">
                <v:path arrowok="t"/>
              </v:shape>
            </v:group>
            <v:group style="position:absolute;left:1315;top:2611;width:8039;height:2" coordorigin="1315,2611" coordsize="8039,2">
              <v:shape style="position:absolute;left:1315;top:2611;width:8039;height:2" coordorigin="1315,2611" coordsize="8039,0" path="m1315,2611l9354,2611e" filled="f" stroked="t" strokeweight=".663895pt" strokecolor="#F1F1F2">
                <v:path arrowok="t"/>
              </v:shape>
            </v:group>
            <v:group style="position:absolute;left:1315;top:2377;width:8039;height:2" coordorigin="1315,2377" coordsize="8039,2">
              <v:shape style="position:absolute;left:1315;top:2377;width:8039;height:2" coordorigin="1315,2377" coordsize="8039,0" path="m1315,2377l9354,2377e" filled="f" stroked="t" strokeweight=".663895pt" strokecolor="#F1F1F2">
                <v:path arrowok="t"/>
              </v:shape>
            </v:group>
            <v:group style="position:absolute;left:1315;top:2141;width:8039;height:2" coordorigin="1315,2141" coordsize="8039,2">
              <v:shape style="position:absolute;left:1315;top:2141;width:8039;height:2" coordorigin="1315,2141" coordsize="8039,0" path="m1315,2141l9354,2141e" filled="f" stroked="t" strokeweight=".663895pt" strokecolor="#F1F1F2">
                <v:path arrowok="t"/>
              </v:shape>
            </v:group>
            <v:group style="position:absolute;left:1315;top:1905;width:8039;height:2" coordorigin="1315,1905" coordsize="8039,2">
              <v:shape style="position:absolute;left:1315;top:1905;width:8039;height:2" coordorigin="1315,1905" coordsize="8039,0" path="m1315,1905l9354,1905e" filled="f" stroked="t" strokeweight=".663895pt" strokecolor="#F1F1F2">
                <v:path arrowok="t"/>
              </v:shape>
            </v:group>
            <v:group style="position:absolute;left:1315;top:1671;width:8039;height:2" coordorigin="1315,1671" coordsize="8039,2">
              <v:shape style="position:absolute;left:1315;top:1671;width:8039;height:2" coordorigin="1315,1671" coordsize="8039,0" path="m1315,1671l9354,1671e" filled="f" stroked="t" strokeweight=".663895pt" strokecolor="#F1F1F2">
                <v:path arrowok="t"/>
              </v:shape>
            </v:group>
            <v:group style="position:absolute;left:1315;top:1554;width:2;height:6461" coordorigin="1315,1554" coordsize="2,6461">
              <v:shape style="position:absolute;left:1315;top:1554;width:2;height:6461" coordorigin="1315,1554" coordsize="0,6461" path="m1315,1554l1315,8014e" filled="f" stroked="t" strokeweight=".527515pt" strokecolor="#DCDDDE">
                <v:path arrowok="t"/>
              </v:shape>
            </v:group>
            <v:group style="position:absolute;left:1934;top:1554;width:2;height:6461" coordorigin="1934,1554" coordsize="2,6461">
              <v:shape style="position:absolute;left:1934;top:1554;width:2;height:6461" coordorigin="1934,1554" coordsize="0,6461" path="m1934,1554l1934,8014e" filled="f" stroked="t" strokeweight=".527515pt" strokecolor="#DCDDDE">
                <v:path arrowok="t"/>
              </v:shape>
            </v:group>
            <v:group style="position:absolute;left:2551;top:1554;width:2;height:6461" coordorigin="2551,1554" coordsize="2,6461">
              <v:shape style="position:absolute;left:2551;top:1554;width:2;height:6461" coordorigin="2551,1554" coordsize="0,6461" path="m2551,1554l2551,8014e" filled="f" stroked="t" strokeweight=".527515pt" strokecolor="#DCDDDE">
                <v:path arrowok="t"/>
              </v:shape>
            </v:group>
            <v:group style="position:absolute;left:3171;top:1554;width:2;height:6461" coordorigin="3171,1554" coordsize="2,6461">
              <v:shape style="position:absolute;left:3171;top:1554;width:2;height:6461" coordorigin="3171,1554" coordsize="0,6461" path="m3171,1554l3171,8014e" filled="f" stroked="t" strokeweight=".527515pt" strokecolor="#DCDDDE">
                <v:path arrowok="t"/>
              </v:shape>
            </v:group>
            <v:group style="position:absolute;left:3789;top:1554;width:2;height:6461" coordorigin="3789,1554" coordsize="2,6461">
              <v:shape style="position:absolute;left:3789;top:1554;width:2;height:6461" coordorigin="3789,1554" coordsize="0,6461" path="m3789,1554l3789,8014e" filled="f" stroked="t" strokeweight=".527515pt" strokecolor="#DCDDDE">
                <v:path arrowok="t"/>
              </v:shape>
            </v:group>
            <v:group style="position:absolute;left:4407;top:1554;width:2;height:6461" coordorigin="4407,1554" coordsize="2,6461">
              <v:shape style="position:absolute;left:4407;top:1554;width:2;height:6461" coordorigin="4407,1554" coordsize="0,6461" path="m4407,1554l4407,8014e" filled="f" stroked="t" strokeweight=".527515pt" strokecolor="#DCDDDE">
                <v:path arrowok="t"/>
              </v:shape>
            </v:group>
            <v:group style="position:absolute;left:5026;top:1554;width:2;height:6461" coordorigin="5026,1554" coordsize="2,6461">
              <v:shape style="position:absolute;left:5026;top:1554;width:2;height:6461" coordorigin="5026,1554" coordsize="0,6461" path="m5026,1554l5026,8014e" filled="f" stroked="t" strokeweight=".527515pt" strokecolor="#DCDDDE">
                <v:path arrowok="t"/>
              </v:shape>
            </v:group>
            <v:group style="position:absolute;left:5644;top:1554;width:2;height:6461" coordorigin="5644,1554" coordsize="2,6461">
              <v:shape style="position:absolute;left:5644;top:1554;width:2;height:6461" coordorigin="5644,1554" coordsize="0,6461" path="m5644,1554l5644,8014e" filled="f" stroked="t" strokeweight=".527515pt" strokecolor="#DCDDDE">
                <v:path arrowok="t"/>
              </v:shape>
            </v:group>
            <v:group style="position:absolute;left:6262;top:1554;width:2;height:6461" coordorigin="6262,1554" coordsize="2,6461">
              <v:shape style="position:absolute;left:6262;top:1554;width:2;height:6461" coordorigin="6262,1554" coordsize="0,6461" path="m6262,1554l6262,8014e" filled="f" stroked="t" strokeweight=".527515pt" strokecolor="#DCDDDE">
                <v:path arrowok="t"/>
              </v:shape>
            </v:group>
            <v:group style="position:absolute;left:6881;top:1554;width:2;height:6461" coordorigin="6881,1554" coordsize="2,6461">
              <v:shape style="position:absolute;left:6881;top:1554;width:2;height:6461" coordorigin="6881,1554" coordsize="0,6461" path="m6881,1554l6881,8014e" filled="f" stroked="t" strokeweight=".527515pt" strokecolor="#DCDDDE">
                <v:path arrowok="t"/>
              </v:shape>
            </v:group>
            <v:group style="position:absolute;left:7499;top:1554;width:2;height:6461" coordorigin="7499,1554" coordsize="2,6461">
              <v:shape style="position:absolute;left:7499;top:1554;width:2;height:6461" coordorigin="7499,1554" coordsize="0,6461" path="m7499,1554l7499,8014e" filled="f" stroked="t" strokeweight=".527515pt" strokecolor="#DCDDDE">
                <v:path arrowok="t"/>
              </v:shape>
            </v:group>
            <v:group style="position:absolute;left:8117;top:1554;width:2;height:6461" coordorigin="8117,1554" coordsize="2,6461">
              <v:shape style="position:absolute;left:8117;top:1554;width:2;height:6461" coordorigin="8117,1554" coordsize="0,6461" path="m8117,1554l8117,8014e" filled="f" stroked="t" strokeweight=".527515pt" strokecolor="#DCDDDE">
                <v:path arrowok="t"/>
              </v:shape>
            </v:group>
            <v:group style="position:absolute;left:8736;top:1554;width:2;height:6461" coordorigin="8736,1554" coordsize="2,6461">
              <v:shape style="position:absolute;left:8736;top:1554;width:2;height:6461" coordorigin="8736,1554" coordsize="0,6461" path="m8736,1554l8736,8014e" filled="f" stroked="t" strokeweight=".527515pt" strokecolor="#DCDDDE">
                <v:path arrowok="t"/>
              </v:shape>
            </v:group>
            <v:group style="position:absolute;left:9354;top:1554;width:2;height:6461" coordorigin="9354,1554" coordsize="2,6461">
              <v:shape style="position:absolute;left:9354;top:1554;width:2;height:6461" coordorigin="9354,1554" coordsize="0,6461" path="m9354,1554l9354,8014e" filled="f" stroked="t" strokeweight=".527515pt" strokecolor="#DCDDDE">
                <v:path arrowok="t"/>
              </v:shape>
            </v:group>
            <v:group style="position:absolute;left:1315;top:8014;width:8039;height:2" coordorigin="1315,8014" coordsize="8039,2">
              <v:shape style="position:absolute;left:1315;top:8014;width:8039;height:2" coordorigin="1315,8014" coordsize="8039,0" path="m1315,8014l9354,8014e" filled="f" stroked="t" strokeweight=".663895pt" strokecolor="#DCDDDE">
                <v:path arrowok="t"/>
              </v:shape>
            </v:group>
            <v:group style="position:absolute;left:1606;top:3059;width:7485;height:4272" coordorigin="1606,3059" coordsize="7485,4272">
              <v:shape style="position:absolute;left:1606;top:3059;width:7485;height:4272" coordorigin="1606,3059" coordsize="7485,4272" path="m7795,4362l8412,3071,8416,3062,8425,3059,8482,3091,8439,3091,8419,3099,8432,3106,7833,4360,7796,4360,7795,4362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8432,3106l8419,3099,8439,3091,8432,3106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8998,3428l8432,3106,8439,3091,8482,3091,9011,3392,9001,3409,8998,3427,8998,3428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9087,3456l9046,3456,9056,3451,9059,3441,9063,3431,9059,3419,9011,3392,9012,3390,9026,3378,9042,3373,9060,3376,9064,3378,9078,3390,9087,3407,9092,3426,9091,3446,9087,3456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9046,3456l8998,3428,8998,3427,9001,3409,9011,3392,9059,3419,9063,3431,9059,3441,9056,3451,9046,3456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9037,3492l9018,3479,9006,3464,8999,3446,8998,3428,9046,3456,9087,3456,9081,3469,9067,3484,9052,3491,9037,3492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7794,4364l7795,4362,7796,4360,7794,4364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7831,4364l7794,4364,7796,4360,7833,4360,7831,4364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7181,5180l7795,4362,7794,4364,7831,4364,7821,4384,7821,4385,7819,4388,7226,5178,7184,5178,7181,5180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7179,5183l7181,5180,7184,5178,7179,5183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7222,5183l7179,5183,7184,5178,7226,5178,7222,5183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5944,6236l6560,5534,6561,5533,6563,5531,7181,5180,7179,5183,7222,5183,7202,5210,7200,5212,7199,5213,7197,5214,6583,5564,6581,5564,6577,5567,6578,5567,5991,6235,5945,6235,5944,6236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1623,6275l1614,6270,1610,6260,1606,6250,1610,6238,2859,5529,2863,5528,2965,5567,2868,5567,2857,5568,2863,5570,1623,6275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6577,5567l6581,5564,6579,5566,6577,5567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6579,5566l6581,5564,6583,5564,6579,5566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6578,5567l6577,5567,6579,5566,6578,5567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2863,5570l2857,5568,2868,5567,2863,5570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3469,5799l2863,5570,2868,5567,2965,5567,3488,5765,3491,5768,3493,5772,3503,5793,3466,5793,3469,5799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3475,5802l3469,5799,3466,5793,3475,5802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3507,5802l3475,5802,3466,5793,3503,5793,3507,5802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4716,7331l4711,7329,4089,7092,4086,7089,4084,7084,3469,5799,3475,5802,3507,5802,4107,7055,4102,7055,4111,7064,4125,7064,4712,7288,4706,7294,4758,7294,4721,7329,4716,7331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5942,6237l5944,6236,5945,6235,5942,6237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5989,6237l5942,6237,5945,6235,5991,6235,5989,6237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4758,7294l4706,7294,4720,7291,4712,7288,5325,6706,5944,6236,5942,6237,5989,6237,5963,6267,5963,6268,5962,6268,5961,6269,5345,6737,4758,7294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4111,7064l4102,7055,4108,7057,4111,7064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4108,7057l4102,7055,4107,7055,4108,7057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4125,7064l4111,7064,4108,7057,4125,7064e" filled="t" fillcolor="#DB6312" stroked="f">
                <v:path arrowok="t"/>
                <v:fill/>
              </v:shape>
              <v:shape style="position:absolute;left:1606;top:3059;width:7485;height:4272" coordorigin="1606,3059" coordsize="7485,4272" path="m4706,7294l4712,7288,4720,7291,4706,7294e" filled="t" fillcolor="#DB6312" stroked="f">
                <v:path arrowok="t"/>
                <v:fill/>
              </v:shape>
              <v:shape style="position:absolute;left:1598;top:1761;width:8283;height:5695" type="#_x0000_t75">
                <v:imagedata r:id="rId7" o:title=""/>
              </v:shape>
            </v:group>
            <v:group style="position:absolute;left:9510;top:5659;width:354;height:2" coordorigin="9510,5659" coordsize="354,2">
              <v:shape style="position:absolute;left:9510;top:5659;width:354;height:2" coordorigin="9510,5659" coordsize="354,0" path="m9510,5659l9865,5659e" filled="f" stroked="t" strokeweight=".843562pt" strokecolor="#C4B679">
                <v:path arrowok="t"/>
              </v:shape>
            </v:group>
            <v:group style="position:absolute;left:9517;top:4358;width:354;height:2" coordorigin="9517,4358" coordsize="354,2">
              <v:shape style="position:absolute;left:9517;top:4358;width:354;height:2" coordorigin="9517,4358" coordsize="354,0" path="m9517,4358l9871,4358e" filled="f" stroked="t" strokeweight=".843562pt" strokecolor="#026D6D">
                <v:path arrowok="t"/>
              </v:shape>
            </v:group>
            <v:group style="position:absolute;left:9523;top:2584;width:354;height:2" coordorigin="9523,2584" coordsize="354,2">
              <v:shape style="position:absolute;left:9523;top:2584;width:354;height:2" coordorigin="9523,2584" coordsize="354,0" path="m9523,2584l9878,2584e" filled="f" stroked="t" strokeweight=".843562pt" strokecolor="#918245">
                <v:path arrowok="t"/>
              </v:shape>
            </v:group>
            <v:group style="position:absolute;left:9494;top:3992;width:354;height:2" coordorigin="9494,3992" coordsize="354,2">
              <v:shape style="position:absolute;left:9494;top:3992;width:354;height:2" coordorigin="9494,3992" coordsize="354,0" path="m9494,3992l9849,3992e" filled="f" stroked="t" strokeweight=".843562pt" strokecolor="#288B39">
                <v:path arrowok="t"/>
              </v:shape>
            </v:group>
            <w10:wrap type="none"/>
          </v:group>
        </w:pict>
      </w:r>
      <w:r>
        <w:rPr>
          <w:rFonts w:ascii="Microsoft JhengHei UI" w:hAnsi="Microsoft JhengHei UI" w:cs="Microsoft JhengHei UI" w:eastAsia="Microsoft JhengHei UI"/>
          <w:sz w:val="63"/>
          <w:szCs w:val="63"/>
          <w:color w:val="024646"/>
          <w:w w:val="80"/>
          <w:b/>
          <w:bCs/>
          <w:position w:val="-4"/>
        </w:rPr>
        <w:t>1.</w:t>
      </w:r>
      <w:r>
        <w:rPr>
          <w:rFonts w:ascii="Microsoft JhengHei UI" w:hAnsi="Microsoft JhengHei UI" w:cs="Microsoft JhengHei UI" w:eastAsia="Microsoft JhengHei UI"/>
          <w:sz w:val="63"/>
          <w:szCs w:val="63"/>
          <w:color w:val="024646"/>
          <w:spacing w:val="-1"/>
          <w:w w:val="80"/>
          <w:b/>
          <w:bCs/>
          <w:position w:val="-4"/>
        </w:rPr>
        <w:t>國際主要股票市場股價指數趨勢圖</w:t>
      </w:r>
      <w:r>
        <w:rPr>
          <w:rFonts w:ascii="Microsoft JhengHei UI" w:hAnsi="Microsoft JhengHei UI" w:cs="Microsoft JhengHei UI" w:eastAsia="Microsoft JhengHei UI"/>
          <w:sz w:val="63"/>
          <w:szCs w:val="63"/>
          <w:color w:val="000000"/>
          <w:spacing w:val="0"/>
          <w:w w:val="100"/>
          <w:position w:val="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Sz w:w="14760" w:h="10780" w:orient="landscape"/>
          <w:pgMar w:top="960" w:bottom="280" w:left="740" w:right="480"/>
        </w:sectPr>
      </w:pPr>
      <w:rPr/>
    </w:p>
    <w:p>
      <w:pPr>
        <w:spacing w:before="9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10" w:right="-69"/>
        <w:jc w:val="left"/>
        <w:rPr>
          <w:rFonts w:ascii="Microsoft JhengHei UI" w:hAnsi="Microsoft JhengHei UI" w:cs="Microsoft JhengHei UI" w:eastAsia="Microsoft JhengHei UI"/>
          <w:sz w:val="19"/>
          <w:szCs w:val="19"/>
        </w:rPr>
      </w:pPr>
      <w:rPr/>
      <w:r>
        <w:rPr>
          <w:rFonts w:ascii="Microsoft JhengHei UI" w:hAnsi="Microsoft JhengHei UI" w:cs="Microsoft JhengHei UI" w:eastAsia="Microsoft JhengHei UI"/>
          <w:sz w:val="19"/>
          <w:szCs w:val="19"/>
          <w:color w:val="231F20"/>
          <w:spacing w:val="-1"/>
          <w:w w:val="81"/>
        </w:rPr>
        <w:t>135</w: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110" w:right="-69"/>
        <w:jc w:val="left"/>
        <w:rPr>
          <w:rFonts w:ascii="Microsoft JhengHei UI" w:hAnsi="Microsoft JhengHei UI" w:cs="Microsoft JhengHei UI" w:eastAsia="Microsoft JhengHei UI"/>
          <w:sz w:val="19"/>
          <w:szCs w:val="19"/>
        </w:rPr>
      </w:pPr>
      <w:rPr/>
      <w:r>
        <w:rPr>
          <w:rFonts w:ascii="Microsoft JhengHei UI" w:hAnsi="Microsoft JhengHei UI" w:cs="Microsoft JhengHei UI" w:eastAsia="Microsoft JhengHei UI"/>
          <w:sz w:val="19"/>
          <w:szCs w:val="19"/>
          <w:color w:val="231F20"/>
          <w:spacing w:val="-1"/>
          <w:w w:val="81"/>
        </w:rPr>
        <w:t>125</w: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301" w:lineRule="exact"/>
        <w:ind w:left="110" w:right="-69"/>
        <w:jc w:val="left"/>
        <w:rPr>
          <w:rFonts w:ascii="Microsoft JhengHei UI" w:hAnsi="Microsoft JhengHei UI" w:cs="Microsoft JhengHei UI" w:eastAsia="Microsoft JhengHei UI"/>
          <w:sz w:val="19"/>
          <w:szCs w:val="19"/>
        </w:rPr>
      </w:pPr>
      <w:rPr/>
      <w:r>
        <w:rPr>
          <w:rFonts w:ascii="Microsoft JhengHei UI" w:hAnsi="Microsoft JhengHei UI" w:cs="Microsoft JhengHei UI" w:eastAsia="Microsoft JhengHei UI"/>
          <w:sz w:val="19"/>
          <w:szCs w:val="19"/>
          <w:color w:val="231F20"/>
          <w:spacing w:val="-1"/>
          <w:w w:val="81"/>
          <w:position w:val="-2"/>
        </w:rPr>
        <w:t>115</w: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0" w:after="0" w:line="325" w:lineRule="exact"/>
        <w:ind w:left="24" w:right="-20"/>
        <w:jc w:val="left"/>
        <w:rPr>
          <w:rFonts w:ascii="Microsoft JhengHei UI" w:hAnsi="Microsoft JhengHei UI" w:cs="Microsoft JhengHei UI" w:eastAsia="Microsoft JhengHei UI"/>
          <w:sz w:val="25"/>
          <w:szCs w:val="25"/>
        </w:rPr>
      </w:pPr>
      <w:rPr/>
      <w:r>
        <w:rPr/>
        <w:br w:type="column"/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0"/>
          <w:w w:val="77"/>
          <w:b/>
          <w:bCs/>
        </w:rPr>
        <w:t>13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1"/>
          <w:w w:val="77"/>
          <w:b/>
          <w:bCs/>
        </w:rPr>
        <w:t>3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0"/>
          <w:w w:val="77"/>
          <w:b/>
          <w:bCs/>
        </w:rPr>
        <w:t>：香港恆生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-2"/>
          <w:w w:val="77"/>
          <w:b/>
          <w:bCs/>
        </w:rPr>
        <w:t>指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0"/>
          <w:w w:val="77"/>
          <w:b/>
          <w:bCs/>
        </w:rPr>
        <w:t>數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36"/>
          <w:w w:val="77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0"/>
          <w:w w:val="77"/>
          <w:b/>
          <w:bCs/>
        </w:rPr>
        <w:t>H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-1"/>
          <w:w w:val="77"/>
          <w:b/>
          <w:bCs/>
        </w:rPr>
        <w:t>o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0"/>
          <w:w w:val="77"/>
          <w:b/>
          <w:bCs/>
        </w:rPr>
        <w:t>ng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8"/>
          <w:w w:val="77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-3"/>
          <w:w w:val="77"/>
          <w:b/>
          <w:bCs/>
        </w:rPr>
        <w:t>K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0"/>
          <w:w w:val="77"/>
          <w:b/>
          <w:bCs/>
        </w:rPr>
        <w:t>o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-1"/>
          <w:w w:val="77"/>
          <w:b/>
          <w:bCs/>
        </w:rPr>
        <w:t>n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0"/>
          <w:w w:val="77"/>
          <w:b/>
          <w:bCs/>
        </w:rPr>
        <w:t>g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7"/>
          <w:w w:val="77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0"/>
          <w:w w:val="77"/>
          <w:b/>
          <w:bCs/>
        </w:rPr>
        <w:t>Hang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6"/>
          <w:w w:val="77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0"/>
          <w:w w:val="79"/>
          <w:b/>
          <w:bCs/>
        </w:rPr>
        <w:t>Se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-1"/>
          <w:w w:val="79"/>
          <w:b/>
          <w:bCs/>
        </w:rPr>
        <w:t>n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6FC0"/>
          <w:spacing w:val="0"/>
          <w:w w:val="78"/>
          <w:b/>
          <w:bCs/>
        </w:rPr>
        <w:t>g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0000"/>
          <w:spacing w:val="0"/>
          <w:w w:val="100"/>
        </w:rPr>
      </w:r>
    </w:p>
    <w:p>
      <w:pPr>
        <w:spacing w:before="74" w:after="0" w:line="240" w:lineRule="auto"/>
        <w:ind w:left="29" w:right="-20"/>
        <w:jc w:val="left"/>
        <w:rPr>
          <w:rFonts w:ascii="Microsoft JhengHei UI" w:hAnsi="Microsoft JhengHei UI" w:cs="Microsoft JhengHei UI" w:eastAsia="Microsoft JhengHei UI"/>
          <w:sz w:val="25"/>
          <w:szCs w:val="25"/>
        </w:rPr>
      </w:pPr>
      <w:rPr/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0"/>
          <w:w w:val="78"/>
          <w:b/>
          <w:bCs/>
        </w:rPr>
        <w:t>13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1"/>
          <w:w w:val="78"/>
          <w:b/>
          <w:bCs/>
        </w:rPr>
        <w:t>2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0"/>
          <w:w w:val="78"/>
          <w:b/>
          <w:bCs/>
        </w:rPr>
        <w:t>：日本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-1"/>
          <w:w w:val="78"/>
          <w:b/>
          <w:bCs/>
        </w:rPr>
        <w:t>N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0"/>
          <w:w w:val="78"/>
          <w:b/>
          <w:bCs/>
        </w:rPr>
        <w:t>ik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-3"/>
          <w:w w:val="78"/>
          <w:b/>
          <w:bCs/>
        </w:rPr>
        <w:t>k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0"/>
          <w:w w:val="78"/>
          <w:b/>
          <w:bCs/>
        </w:rPr>
        <w:t>ei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0"/>
          <w:w w:val="78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0"/>
          <w:w w:val="78"/>
          <w:b/>
          <w:bCs/>
        </w:rPr>
        <w:t>2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1"/>
          <w:w w:val="78"/>
          <w:b/>
          <w:bCs/>
        </w:rPr>
        <w:t>2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1"/>
          <w:w w:val="78"/>
          <w:b/>
          <w:bCs/>
        </w:rPr>
        <w:t>5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0"/>
          <w:w w:val="78"/>
          <w:b/>
          <w:bCs/>
        </w:rPr>
        <w:t>指數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-3"/>
          <w:w w:val="78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-1"/>
          <w:w w:val="78"/>
          <w:b/>
          <w:bCs/>
        </w:rPr>
        <w:t>N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0"/>
          <w:w w:val="78"/>
          <w:b/>
          <w:bCs/>
        </w:rPr>
        <w:t>ik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-2"/>
          <w:w w:val="78"/>
          <w:b/>
          <w:bCs/>
        </w:rPr>
        <w:t>k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0"/>
          <w:w w:val="78"/>
          <w:b/>
          <w:bCs/>
        </w:rPr>
        <w:t>ei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2"/>
          <w:w w:val="78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0"/>
          <w:w w:val="78"/>
          <w:b/>
          <w:bCs/>
        </w:rPr>
        <w:t>2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1"/>
          <w:w w:val="78"/>
          <w:b/>
          <w:bCs/>
        </w:rPr>
        <w:t>2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918245"/>
          <w:spacing w:val="0"/>
          <w:w w:val="78"/>
          <w:b/>
          <w:bCs/>
        </w:rPr>
        <w:t>5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0000"/>
          <w:spacing w:val="0"/>
          <w:w w:val="100"/>
        </w:rPr>
      </w:r>
    </w:p>
    <w:p>
      <w:pPr>
        <w:spacing w:before="85" w:after="0" w:line="240" w:lineRule="auto"/>
        <w:ind w:left="13" w:right="-20"/>
        <w:jc w:val="left"/>
        <w:rPr>
          <w:rFonts w:ascii="Microsoft JhengHei UI" w:hAnsi="Microsoft JhengHei UI" w:cs="Microsoft JhengHei UI" w:eastAsia="Microsoft JhengHei UI"/>
          <w:sz w:val="25"/>
          <w:szCs w:val="25"/>
        </w:rPr>
      </w:pPr>
      <w:rPr/>
      <w:r>
        <w:rPr>
          <w:rFonts w:ascii="Microsoft JhengHei UI" w:hAnsi="Microsoft JhengHei UI" w:cs="Microsoft JhengHei UI" w:eastAsia="Microsoft JhengHei UI"/>
          <w:sz w:val="25"/>
          <w:szCs w:val="25"/>
          <w:color w:val="DB6312"/>
          <w:spacing w:val="0"/>
          <w:w w:val="77"/>
          <w:b/>
          <w:bCs/>
        </w:rPr>
        <w:t>12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B6312"/>
          <w:spacing w:val="1"/>
          <w:w w:val="77"/>
          <w:b/>
          <w:bCs/>
        </w:rPr>
        <w:t>4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B6312"/>
          <w:spacing w:val="0"/>
          <w:w w:val="77"/>
          <w:b/>
          <w:bCs/>
        </w:rPr>
        <w:t>：台灣加權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B6312"/>
          <w:spacing w:val="-2"/>
          <w:w w:val="77"/>
          <w:b/>
          <w:bCs/>
        </w:rPr>
        <w:t>股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B6312"/>
          <w:spacing w:val="0"/>
          <w:w w:val="77"/>
          <w:b/>
          <w:bCs/>
        </w:rPr>
        <w:t>價指數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B6312"/>
          <w:spacing w:val="23"/>
          <w:w w:val="77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B6312"/>
          <w:spacing w:val="-17"/>
          <w:w w:val="77"/>
          <w:b/>
          <w:bCs/>
        </w:rPr>
        <w:t>T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B6312"/>
          <w:spacing w:val="0"/>
          <w:w w:val="77"/>
          <w:b/>
          <w:bCs/>
        </w:rPr>
        <w:t>aiw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B6312"/>
          <w:spacing w:val="1"/>
          <w:w w:val="77"/>
          <w:b/>
          <w:bCs/>
        </w:rPr>
        <w:t>a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B6312"/>
          <w:spacing w:val="0"/>
          <w:w w:val="77"/>
          <w:b/>
          <w:bCs/>
        </w:rPr>
        <w:t>n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B6312"/>
          <w:spacing w:val="3"/>
          <w:w w:val="77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B6312"/>
          <w:spacing w:val="-15"/>
          <w:w w:val="79"/>
          <w:b/>
          <w:bCs/>
        </w:rPr>
        <w:t>T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B6312"/>
          <w:spacing w:val="0"/>
          <w:w w:val="78"/>
          <w:b/>
          <w:bCs/>
        </w:rPr>
        <w:t>AIEX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0000"/>
          <w:spacing w:val="0"/>
          <w:w w:val="100"/>
        </w:rPr>
      </w:r>
    </w:p>
    <w:p>
      <w:pPr>
        <w:spacing w:before="68" w:after="0" w:line="240" w:lineRule="auto"/>
        <w:ind w:left="6" w:right="-20"/>
        <w:jc w:val="left"/>
        <w:rPr>
          <w:rFonts w:ascii="Microsoft JhengHei UI" w:hAnsi="Microsoft JhengHei UI" w:cs="Microsoft JhengHei UI" w:eastAsia="Microsoft JhengHei UI"/>
          <w:sz w:val="25"/>
          <w:szCs w:val="25"/>
        </w:rPr>
      </w:pPr>
      <w:rPr/>
      <w:r>
        <w:rPr>
          <w:rFonts w:ascii="Microsoft JhengHei UI" w:hAnsi="Microsoft JhengHei UI" w:cs="Microsoft JhengHei UI" w:eastAsia="Microsoft JhengHei UI"/>
          <w:sz w:val="25"/>
          <w:szCs w:val="25"/>
          <w:color w:val="77787B"/>
          <w:spacing w:val="0"/>
          <w:w w:val="78"/>
          <w:b/>
          <w:bCs/>
        </w:rPr>
        <w:t>12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77787B"/>
          <w:spacing w:val="1"/>
          <w:w w:val="78"/>
          <w:b/>
          <w:bCs/>
        </w:rPr>
        <w:t>2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77787B"/>
          <w:spacing w:val="0"/>
          <w:w w:val="78"/>
          <w:b/>
          <w:bCs/>
        </w:rPr>
        <w:t>：美國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77787B"/>
          <w:spacing w:val="-1"/>
          <w:w w:val="78"/>
          <w:b/>
          <w:bCs/>
        </w:rPr>
        <w:t>N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77787B"/>
          <w:spacing w:val="0"/>
          <w:w w:val="78"/>
          <w:b/>
          <w:bCs/>
        </w:rPr>
        <w:t>asd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77787B"/>
          <w:spacing w:val="-1"/>
          <w:w w:val="78"/>
          <w:b/>
          <w:bCs/>
        </w:rPr>
        <w:t>a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77787B"/>
          <w:spacing w:val="-1"/>
          <w:w w:val="78"/>
          <w:b/>
          <w:bCs/>
        </w:rPr>
        <w:t>q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77787B"/>
          <w:spacing w:val="0"/>
          <w:w w:val="78"/>
          <w:b/>
          <w:bCs/>
        </w:rPr>
        <w:t>指數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77787B"/>
          <w:spacing w:val="-6"/>
          <w:w w:val="78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77787B"/>
          <w:spacing w:val="-1"/>
          <w:w w:val="78"/>
          <w:b/>
          <w:bCs/>
        </w:rPr>
        <w:t>N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77787B"/>
          <w:spacing w:val="0"/>
          <w:w w:val="78"/>
          <w:b/>
          <w:bCs/>
        </w:rPr>
        <w:t>asd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77787B"/>
          <w:spacing w:val="1"/>
          <w:w w:val="78"/>
          <w:b/>
          <w:bCs/>
        </w:rPr>
        <w:t>a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77787B"/>
          <w:spacing w:val="0"/>
          <w:w w:val="78"/>
          <w:b/>
          <w:bCs/>
        </w:rPr>
        <w:t>q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0000"/>
          <w:spacing w:val="0"/>
          <w:w w:val="100"/>
        </w:rPr>
      </w:r>
    </w:p>
    <w:p>
      <w:pPr>
        <w:spacing w:before="22" w:after="0" w:line="240" w:lineRule="auto"/>
        <w:ind w:right="-20"/>
        <w:jc w:val="left"/>
        <w:rPr>
          <w:rFonts w:ascii="Microsoft JhengHei UI" w:hAnsi="Microsoft JhengHei UI" w:cs="Microsoft JhengHei UI" w:eastAsia="Microsoft JhengHei UI"/>
          <w:sz w:val="25"/>
          <w:szCs w:val="25"/>
        </w:rPr>
      </w:pPr>
      <w:rPr/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0"/>
          <w:w w:val="78"/>
          <w:b/>
          <w:bCs/>
        </w:rPr>
        <w:t>12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1"/>
          <w:w w:val="78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0"/>
          <w:w w:val="78"/>
          <w:b/>
          <w:bCs/>
        </w:rPr>
        <w:t>：新加坡海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-2"/>
          <w:w w:val="78"/>
          <w:b/>
          <w:bCs/>
        </w:rPr>
        <w:t>峽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0"/>
          <w:w w:val="78"/>
          <w:b/>
          <w:bCs/>
        </w:rPr>
        <w:t>時報指數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19"/>
          <w:w w:val="78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0"/>
          <w:w w:val="78"/>
          <w:b/>
          <w:bCs/>
        </w:rPr>
        <w:t>S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-1"/>
          <w:w w:val="78"/>
          <w:b/>
          <w:bCs/>
        </w:rPr>
        <w:t>i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0"/>
          <w:w w:val="78"/>
          <w:b/>
          <w:bCs/>
        </w:rPr>
        <w:t>ng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1"/>
          <w:w w:val="78"/>
          <w:b/>
          <w:bCs/>
        </w:rPr>
        <w:t>a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0"/>
          <w:w w:val="78"/>
          <w:b/>
          <w:bCs/>
        </w:rPr>
        <w:t>po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-2"/>
          <w:w w:val="78"/>
          <w:b/>
          <w:bCs/>
        </w:rPr>
        <w:t>r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0"/>
          <w:w w:val="78"/>
          <w:b/>
          <w:bCs/>
        </w:rPr>
        <w:t>e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0"/>
          <w:w w:val="78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-5"/>
          <w:w w:val="78"/>
          <w:b/>
          <w:bCs/>
        </w:rPr>
        <w:t>S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0"/>
          <w:w w:val="78"/>
          <w:b/>
          <w:bCs/>
        </w:rPr>
        <w:t>traits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6"/>
          <w:w w:val="78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0"/>
          <w:w w:val="79"/>
          <w:b/>
          <w:bCs/>
        </w:rPr>
        <w:t>Ti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-1"/>
          <w:w w:val="79"/>
          <w:b/>
          <w:bCs/>
        </w:rPr>
        <w:t>m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88B39"/>
          <w:spacing w:val="0"/>
          <w:w w:val="78"/>
          <w:b/>
          <w:bCs/>
        </w:rPr>
        <w:t>es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0000"/>
          <w:spacing w:val="0"/>
          <w:w w:val="100"/>
        </w:rPr>
      </w:r>
    </w:p>
    <w:p>
      <w:pPr>
        <w:spacing w:before="0" w:after="0" w:line="366" w:lineRule="exact"/>
        <w:ind w:left="23" w:right="-20"/>
        <w:jc w:val="left"/>
        <w:rPr>
          <w:rFonts w:ascii="Microsoft JhengHei UI" w:hAnsi="Microsoft JhengHei UI" w:cs="Microsoft JhengHei UI" w:eastAsia="Microsoft JhengHei UI"/>
          <w:sz w:val="25"/>
          <w:szCs w:val="25"/>
        </w:rPr>
      </w:pPr>
      <w:rPr/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0"/>
          <w:w w:val="79"/>
          <w:b/>
          <w:bCs/>
          <w:position w:val="-1"/>
        </w:rPr>
        <w:t>117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0"/>
          <w:w w:val="79"/>
          <w:b/>
          <w:bCs/>
          <w:position w:val="-1"/>
        </w:rPr>
        <w:t>：英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-1"/>
          <w:w w:val="79"/>
          <w:b/>
          <w:bCs/>
          <w:position w:val="-1"/>
        </w:rPr>
        <w:t>國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0"/>
          <w:w w:val="79"/>
          <w:b/>
          <w:bCs/>
          <w:position w:val="-1"/>
        </w:rPr>
        <w:t>倫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-1"/>
          <w:w w:val="79"/>
          <w:b/>
          <w:bCs/>
          <w:position w:val="-1"/>
        </w:rPr>
        <w:t>敦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-2"/>
          <w:w w:val="79"/>
          <w:b/>
          <w:bCs/>
          <w:position w:val="-1"/>
        </w:rPr>
        <w:t>富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0"/>
          <w:w w:val="79"/>
          <w:b/>
          <w:bCs/>
          <w:position w:val="-1"/>
        </w:rPr>
        <w:t>時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0"/>
          <w:w w:val="79"/>
          <w:b/>
          <w:bCs/>
          <w:position w:val="-1"/>
        </w:rPr>
        <w:t>1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-1"/>
          <w:w w:val="79"/>
          <w:b/>
          <w:bCs/>
          <w:position w:val="-1"/>
        </w:rPr>
        <w:t>0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0"/>
          <w:w w:val="79"/>
          <w:b/>
          <w:bCs/>
          <w:position w:val="-1"/>
        </w:rPr>
        <w:t>0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-2"/>
          <w:w w:val="79"/>
          <w:b/>
          <w:bCs/>
          <w:position w:val="-1"/>
        </w:rPr>
        <w:t>指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0"/>
          <w:w w:val="79"/>
          <w:b/>
          <w:bCs/>
          <w:position w:val="-1"/>
        </w:rPr>
        <w:t>數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-7"/>
          <w:w w:val="79"/>
          <w:b/>
          <w:bCs/>
          <w:position w:val="-1"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1"/>
          <w:w w:val="79"/>
          <w:b/>
          <w:bCs/>
          <w:position w:val="-1"/>
        </w:rPr>
        <w:t>F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0"/>
          <w:w w:val="79"/>
          <w:b/>
          <w:bCs/>
          <w:position w:val="-1"/>
        </w:rPr>
        <w:t>T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-1"/>
          <w:w w:val="79"/>
          <w:b/>
          <w:bCs/>
          <w:position w:val="-1"/>
        </w:rPr>
        <w:t>S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0"/>
          <w:w w:val="79"/>
          <w:b/>
          <w:bCs/>
          <w:position w:val="-1"/>
        </w:rPr>
        <w:t>E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-1"/>
          <w:w w:val="79"/>
          <w:b/>
          <w:bCs/>
          <w:position w:val="-1"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0"/>
          <w:w w:val="79"/>
          <w:b/>
          <w:bCs/>
          <w:position w:val="-1"/>
        </w:rPr>
        <w:t>100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-1"/>
          <w:w w:val="79"/>
          <w:b/>
          <w:bCs/>
          <w:position w:val="-1"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26D6D"/>
          <w:spacing w:val="0"/>
          <w:w w:val="79"/>
          <w:b/>
          <w:bCs/>
          <w:position w:val="-1"/>
        </w:rPr>
        <w:t>Index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4760" w:h="10780" w:orient="landscape"/>
          <w:pgMar w:top="1380" w:bottom="280" w:left="740" w:right="480"/>
          <w:cols w:num="2" w:equalWidth="0">
            <w:col w:w="378" w:space="8377"/>
            <w:col w:w="4785"/>
          </w:cols>
        </w:sectPr>
      </w:pPr>
      <w:rPr/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4760" w:h="10780" w:orient="landscape"/>
          <w:pgMar w:top="1380" w:bottom="280" w:left="740" w:right="480"/>
        </w:sectPr>
      </w:pPr>
      <w:rPr/>
    </w:p>
    <w:p>
      <w:pPr>
        <w:spacing w:before="3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301" w:lineRule="exact"/>
        <w:ind w:left="110" w:right="-69"/>
        <w:jc w:val="left"/>
        <w:rPr>
          <w:rFonts w:ascii="Microsoft JhengHei UI" w:hAnsi="Microsoft JhengHei UI" w:cs="Microsoft JhengHei UI" w:eastAsia="Microsoft JhengHei UI"/>
          <w:sz w:val="19"/>
          <w:szCs w:val="19"/>
        </w:rPr>
      </w:pPr>
      <w:rPr/>
      <w:r>
        <w:rPr>
          <w:rFonts w:ascii="Microsoft JhengHei UI" w:hAnsi="Microsoft JhengHei UI" w:cs="Microsoft JhengHei UI" w:eastAsia="Microsoft JhengHei UI"/>
          <w:sz w:val="19"/>
          <w:szCs w:val="19"/>
          <w:color w:val="231F20"/>
          <w:spacing w:val="-1"/>
          <w:w w:val="81"/>
          <w:position w:val="-2"/>
        </w:rPr>
        <w:t>105</w: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0" w:after="0" w:line="325" w:lineRule="exact"/>
        <w:ind w:right="-20"/>
        <w:jc w:val="left"/>
        <w:rPr>
          <w:rFonts w:ascii="Microsoft JhengHei UI" w:hAnsi="Microsoft JhengHei UI" w:cs="Microsoft JhengHei UI" w:eastAsia="Microsoft JhengHei UI"/>
          <w:sz w:val="25"/>
          <w:szCs w:val="25"/>
        </w:rPr>
      </w:pPr>
      <w:rPr/>
      <w:r>
        <w:rPr/>
        <w:br w:type="column"/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0"/>
          <w:w w:val="78"/>
          <w:b/>
          <w:bCs/>
        </w:rPr>
        <w:t>10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1"/>
          <w:w w:val="78"/>
          <w:b/>
          <w:bCs/>
        </w:rPr>
        <w:t>6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0"/>
          <w:w w:val="78"/>
          <w:b/>
          <w:bCs/>
        </w:rPr>
        <w:t>：美國道瓊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-2"/>
          <w:w w:val="78"/>
          <w:b/>
          <w:bCs/>
        </w:rPr>
        <w:t>工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0"/>
          <w:w w:val="78"/>
          <w:b/>
          <w:bCs/>
        </w:rPr>
        <w:t>業指數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17"/>
          <w:w w:val="78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-1"/>
          <w:w w:val="78"/>
          <w:b/>
          <w:bCs/>
        </w:rPr>
        <w:t>N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0"/>
          <w:w w:val="78"/>
          <w:b/>
          <w:bCs/>
        </w:rPr>
        <w:t>ew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-1"/>
          <w:w w:val="78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-15"/>
          <w:w w:val="78"/>
          <w:b/>
          <w:bCs/>
        </w:rPr>
        <w:t>Y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0"/>
          <w:w w:val="78"/>
          <w:b/>
          <w:bCs/>
        </w:rPr>
        <w:t>o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-1"/>
          <w:w w:val="78"/>
          <w:b/>
          <w:bCs/>
        </w:rPr>
        <w:t>r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0"/>
          <w:w w:val="78"/>
          <w:b/>
          <w:bCs/>
        </w:rPr>
        <w:t>k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-3"/>
          <w:w w:val="78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0"/>
          <w:w w:val="78"/>
          <w:b/>
          <w:bCs/>
        </w:rPr>
        <w:t>D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-1"/>
          <w:w w:val="78"/>
          <w:b/>
          <w:bCs/>
        </w:rPr>
        <w:t>o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0"/>
          <w:w w:val="78"/>
          <w:b/>
          <w:bCs/>
        </w:rPr>
        <w:t>w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1"/>
          <w:w w:val="78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C4B679"/>
          <w:spacing w:val="0"/>
          <w:w w:val="78"/>
          <w:b/>
          <w:bCs/>
        </w:rPr>
        <w:t>Jones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4760" w:h="10780" w:orient="landscape"/>
          <w:pgMar w:top="1380" w:bottom="280" w:left="740" w:right="480"/>
          <w:cols w:num="2" w:equalWidth="0">
            <w:col w:w="378" w:space="8393"/>
            <w:col w:w="4769"/>
          </w:cols>
        </w:sectPr>
      </w:pPr>
      <w:rPr/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55" w:lineRule="exact"/>
        <w:ind w:left="199" w:right="-20"/>
        <w:jc w:val="left"/>
        <w:rPr>
          <w:rFonts w:ascii="Microsoft JhengHei UI" w:hAnsi="Microsoft JhengHei UI" w:cs="Microsoft JhengHei UI" w:eastAsia="Microsoft JhengHei UI"/>
          <w:sz w:val="19"/>
          <w:szCs w:val="19"/>
        </w:rPr>
      </w:pPr>
      <w:rPr/>
      <w:r>
        <w:rPr>
          <w:rFonts w:ascii="Microsoft JhengHei UI" w:hAnsi="Microsoft JhengHei UI" w:cs="Microsoft JhengHei UI" w:eastAsia="Microsoft JhengHei UI"/>
          <w:sz w:val="19"/>
          <w:szCs w:val="19"/>
          <w:color w:val="231F20"/>
          <w:spacing w:val="-1"/>
          <w:w w:val="81"/>
          <w:position w:val="-1"/>
        </w:rPr>
        <w:t>95</w: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9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09" w:lineRule="exact"/>
        <w:ind w:left="8829" w:right="-20"/>
        <w:jc w:val="left"/>
        <w:rPr>
          <w:rFonts w:ascii="Microsoft JhengHei UI" w:hAnsi="Microsoft JhengHei UI" w:cs="Microsoft JhengHei UI" w:eastAsia="Microsoft JhengHei UI"/>
          <w:sz w:val="25"/>
          <w:szCs w:val="25"/>
        </w:rPr>
      </w:pPr>
      <w:rPr/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0"/>
          <w:w w:val="79"/>
          <w:b/>
          <w:bCs/>
          <w:position w:val="-1"/>
        </w:rPr>
        <w:t>基期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-2"/>
          <w:w w:val="79"/>
          <w:b/>
          <w:bCs/>
          <w:position w:val="-1"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0"/>
          <w:w w:val="79"/>
          <w:b/>
          <w:bCs/>
          <w:position w:val="-1"/>
        </w:rPr>
        <w:t>: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0"/>
          <w:w w:val="79"/>
          <w:b/>
          <w:bCs/>
          <w:position w:val="-1"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0"/>
          <w:w w:val="78"/>
          <w:b/>
          <w:bCs/>
          <w:position w:val="-1"/>
        </w:rPr>
        <w:t>2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1"/>
          <w:w w:val="78"/>
          <w:b/>
          <w:bCs/>
          <w:position w:val="-1"/>
        </w:rPr>
        <w:t>0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0"/>
          <w:w w:val="78"/>
          <w:b/>
          <w:bCs/>
          <w:position w:val="-1"/>
        </w:rPr>
        <w:t>2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1"/>
          <w:w w:val="78"/>
          <w:b/>
          <w:bCs/>
          <w:position w:val="-1"/>
        </w:rPr>
        <w:t>4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0"/>
          <w:w w:val="79"/>
          <w:b/>
          <w:bCs/>
          <w:position w:val="-1"/>
        </w:rPr>
        <w:t>.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1"/>
          <w:w w:val="79"/>
          <w:b/>
          <w:bCs/>
          <w:position w:val="-1"/>
        </w:rPr>
        <w:t>1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0"/>
          <w:w w:val="79"/>
          <w:b/>
          <w:bCs/>
          <w:position w:val="-1"/>
        </w:rPr>
        <w:t>1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1"/>
          <w:w w:val="79"/>
          <w:b/>
          <w:bCs/>
          <w:position w:val="-1"/>
        </w:rPr>
        <w:t>.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0"/>
          <w:w w:val="78"/>
          <w:b/>
          <w:bCs/>
          <w:position w:val="-1"/>
        </w:rPr>
        <w:t>3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-1"/>
          <w:w w:val="78"/>
          <w:b/>
          <w:bCs/>
          <w:position w:val="-1"/>
        </w:rPr>
        <w:t>0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-1"/>
          <w:w w:val="78"/>
          <w:b/>
          <w:bCs/>
          <w:position w:val="-1"/>
        </w:rPr>
        <w:t>=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0"/>
          <w:w w:val="78"/>
          <w:b/>
          <w:bCs/>
          <w:position w:val="-1"/>
        </w:rPr>
        <w:t>1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1"/>
          <w:w w:val="78"/>
          <w:b/>
          <w:bCs/>
          <w:position w:val="-1"/>
        </w:rPr>
        <w:t>0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231F20"/>
          <w:spacing w:val="0"/>
          <w:w w:val="78"/>
          <w:b/>
          <w:bCs/>
          <w:position w:val="-1"/>
        </w:rPr>
        <w:t>0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4760" w:h="10780" w:orient="landscape"/>
          <w:pgMar w:top="1380" w:bottom="280" w:left="740" w:right="480"/>
        </w:sectPr>
      </w:pPr>
      <w:rPr/>
    </w:p>
    <w:p>
      <w:pPr>
        <w:spacing w:before="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99" w:right="-20"/>
        <w:jc w:val="left"/>
        <w:rPr>
          <w:rFonts w:ascii="Microsoft JhengHei UI" w:hAnsi="Microsoft JhengHei UI" w:cs="Microsoft JhengHei UI" w:eastAsia="Microsoft JhengHei UI"/>
          <w:sz w:val="19"/>
          <w:szCs w:val="19"/>
        </w:rPr>
      </w:pPr>
      <w:rPr/>
      <w:r>
        <w:rPr>
          <w:rFonts w:ascii="Microsoft JhengHei UI" w:hAnsi="Microsoft JhengHei UI" w:cs="Microsoft JhengHei UI" w:eastAsia="Microsoft JhengHei UI"/>
          <w:sz w:val="19"/>
          <w:szCs w:val="19"/>
          <w:color w:val="231F20"/>
          <w:spacing w:val="-1"/>
          <w:w w:val="81"/>
        </w:rPr>
        <w:t>85</w: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68" w:lineRule="exact"/>
        <w:ind w:left="175" w:right="-70"/>
        <w:jc w:val="left"/>
        <w:tabs>
          <w:tab w:pos="800" w:val="left"/>
          <w:tab w:pos="1420" w:val="left"/>
          <w:tab w:pos="2040" w:val="left"/>
          <w:tab w:pos="2640" w:val="left"/>
          <w:tab w:pos="3260" w:val="left"/>
          <w:tab w:pos="3880" w:val="left"/>
          <w:tab w:pos="4500" w:val="left"/>
          <w:tab w:pos="5120" w:val="left"/>
          <w:tab w:pos="5740" w:val="left"/>
          <w:tab w:pos="6360" w:val="left"/>
          <w:tab w:pos="6980" w:val="left"/>
          <w:tab w:pos="7600" w:val="left"/>
          <w:tab w:pos="8220" w:val="left"/>
        </w:tabs>
        <w:rPr>
          <w:rFonts w:ascii="Microsoft JhengHei UI" w:hAnsi="Microsoft JhengHei UI" w:cs="Microsoft JhengHei UI" w:eastAsia="Microsoft JhengHei UI"/>
          <w:sz w:val="17"/>
          <w:szCs w:val="17"/>
        </w:rPr>
      </w:pPr>
      <w:rPr/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-1"/>
        </w:rPr>
        <w:t>月份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-1"/>
        </w:rPr>
        <w:tab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-1"/>
        </w:rPr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1"/>
        </w:rPr>
        <w:t>11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1"/>
        </w:rPr>
        <w:tab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1"/>
        </w:rPr>
        <w:t>12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1"/>
        </w:rPr>
        <w:tab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1"/>
        </w:rPr>
        <w:t>01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1"/>
        </w:rPr>
        <w:tab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1"/>
        </w:rPr>
        <w:t>02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1"/>
        </w:rPr>
        <w:tab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1"/>
        </w:rPr>
        <w:t>03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1"/>
        </w:rPr>
        <w:tab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1"/>
        </w:rPr>
        <w:t>04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1"/>
        </w:rPr>
        <w:tab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1"/>
        </w:rPr>
        <w:t>05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1"/>
        </w:rPr>
        <w:tab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1"/>
        </w:rPr>
        <w:t>06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1"/>
        </w:rPr>
        <w:tab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1"/>
        </w:rPr>
        <w:t>07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1"/>
        </w:rPr>
        <w:tab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1"/>
        </w:rPr>
        <w:t>08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1"/>
        </w:rPr>
        <w:tab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1"/>
        </w:rPr>
        <w:t>09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1"/>
        </w:rPr>
        <w:tab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1"/>
        </w:rPr>
        <w:t>10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1"/>
        </w:rPr>
        <w:tab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1"/>
        </w:rPr>
        <w:t>11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70" w:after="0" w:line="240" w:lineRule="auto"/>
        <w:ind w:right="-20"/>
        <w:jc w:val="left"/>
        <w:tabs>
          <w:tab w:pos="560" w:val="left"/>
          <w:tab w:pos="780" w:val="left"/>
        </w:tabs>
        <w:rPr>
          <w:rFonts w:ascii="Microsoft JhengHei UI" w:hAnsi="Microsoft JhengHei UI" w:cs="Microsoft JhengHei UI" w:eastAsia="Microsoft JhengHei UI"/>
          <w:sz w:val="16"/>
          <w:szCs w:val="16"/>
        </w:rPr>
      </w:pPr>
      <w:rPr/>
      <w:r>
        <w:rPr/>
        <w:br w:type="column"/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9"/>
        </w:rPr>
        <w:t>註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9"/>
        </w:rPr>
        <w:t> 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18"/>
          <w:w w:val="79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9"/>
        </w:rPr>
        <w:t>記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100"/>
        </w:rPr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9"/>
        </w:rPr>
        <w:t>: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100"/>
        </w:rPr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9"/>
        </w:rPr>
        <w:t>指數以月底為準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174" w:lineRule="auto"/>
        <w:ind w:left="799" w:right="350" w:firstLine="-799"/>
        <w:jc w:val="left"/>
        <w:tabs>
          <w:tab w:pos="560" w:val="left"/>
          <w:tab w:pos="780" w:val="left"/>
        </w:tabs>
        <w:rPr>
          <w:rFonts w:ascii="Microsoft JhengHei UI" w:hAnsi="Microsoft JhengHei UI" w:cs="Microsoft JhengHei UI" w:eastAsia="Microsoft JhengHei UI"/>
          <w:sz w:val="16"/>
          <w:szCs w:val="16"/>
        </w:rPr>
      </w:pPr>
      <w:rPr/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21"/>
          <w:w w:val="79"/>
        </w:rPr>
        <w:t>N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9"/>
        </w:rPr>
        <w:t>o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9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9"/>
        </w:rPr>
        <w:t>t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e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30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: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31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These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6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c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harts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4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c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o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m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p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are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12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the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3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s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e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l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e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c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t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e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d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13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w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o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r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l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d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6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s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t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o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c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k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6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9"/>
        </w:rPr>
        <w:t>m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9"/>
        </w:rPr>
        <w:t>arke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9"/>
        </w:rPr>
        <w:t>t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9"/>
        </w:rPr>
        <w:t>s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9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p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erfor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m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an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c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es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16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b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y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4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us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i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ng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6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the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3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m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onth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8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end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5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i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n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1"/>
          <w:w w:val="78"/>
        </w:rPr>
        <w:t>d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i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c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es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9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and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5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i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ts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3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9"/>
        </w:rPr>
        <w:t>m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9"/>
        </w:rPr>
        <w:t>a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9"/>
        </w:rPr>
        <w:t>i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9"/>
        </w:rPr>
        <w:t>n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9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p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ur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p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ose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9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i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s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3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for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3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ref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e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ren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8"/>
        </w:rPr>
        <w:t>c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8"/>
        </w:rPr>
        <w:t>e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12"/>
          <w:w w:val="78"/>
        </w:rPr>
        <w:t> 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9"/>
        </w:rPr>
        <w:t>on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-1"/>
          <w:w w:val="79"/>
        </w:rPr>
        <w:t>l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79"/>
        </w:rPr>
        <w:t>y.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4760" w:h="10780" w:orient="landscape"/>
          <w:pgMar w:top="1380" w:bottom="280" w:left="740" w:right="480"/>
          <w:cols w:num="2" w:equalWidth="0">
            <w:col w:w="8387" w:space="443"/>
            <w:col w:w="4710"/>
          </w:cols>
        </w:sectPr>
      </w:pPr>
      <w:rPr/>
    </w:p>
    <w:p>
      <w:pPr>
        <w:spacing w:before="0" w:after="0" w:line="146" w:lineRule="exact"/>
        <w:ind w:left="175" w:right="-20"/>
        <w:jc w:val="left"/>
        <w:tabs>
          <w:tab w:pos="700" w:val="left"/>
          <w:tab w:pos="1940" w:val="left"/>
        </w:tabs>
        <w:rPr>
          <w:rFonts w:ascii="Microsoft JhengHei UI" w:hAnsi="Microsoft JhengHei UI" w:cs="Microsoft JhengHei UI" w:eastAsia="Microsoft JhengHei UI"/>
          <w:sz w:val="17"/>
          <w:szCs w:val="17"/>
        </w:rPr>
      </w:pPr>
      <w:rPr/>
      <w:r>
        <w:rPr/>
        <w:pict>
          <v:group style="position:absolute;margin-left:37.513977pt;margin-top:34.104839pt;width:677.365806pt;height:5.311157pt;mso-position-horizontal-relative:page;mso-position-vertical-relative:page;z-index:-2648" coordorigin="750,682" coordsize="13547,106">
            <v:group style="position:absolute;left:803;top:735;width:11278;height:2" coordorigin="803,735" coordsize="11278,2">
              <v:shape style="position:absolute;left:803;top:735;width:11278;height:2" coordorigin="803,735" coordsize="11278,0" path="m803,735l12082,735e" filled="f" stroked="t" strokeweight="5.311157pt" strokecolor="#8DB89C">
                <v:path arrowok="t"/>
              </v:shape>
            </v:group>
            <v:group style="position:absolute;left:12082;top:735;width:2163;height:2" coordorigin="12082,735" coordsize="2163,2">
              <v:shape style="position:absolute;left:12082;top:735;width:2163;height:2" coordorigin="12082,735" coordsize="2163,0" path="m12082,735l14244,735e" filled="f" stroked="t" strokeweight="5.311157pt" strokecolor="#C4B679">
                <v:path arrowok="t"/>
              </v:shape>
            </v:group>
            <w10:wrap type="none"/>
          </v:group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1.7642pt;margin-top:508.406097pt;width:12.0pt;height:12.780001pt;mso-position-horizontal-relative:page;mso-position-vertical-relative:page;z-index:-2646" type="#_x0000_t202" filled="f" stroked="f">
            <v:textbox inset="0,0,0,0" style="layout-flow:vertical">
              <w:txbxContent>
                <w:p>
                  <w:pPr>
                    <w:spacing w:before="0" w:after="0" w:line="204" w:lineRule="exact"/>
                    <w:ind w:left="20" w:right="-50"/>
                    <w:jc w:val="left"/>
                    <w:rPr>
                      <w:rFonts w:ascii="思源宋體 TW" w:hAnsi="思源宋體 TW" w:cs="思源宋體 TW" w:eastAsia="思源宋體 TW"/>
                      <w:sz w:val="20"/>
                      <w:szCs w:val="20"/>
                    </w:rPr>
                  </w:pPr>
                  <w:rPr/>
                  <w:r>
                    <w:rPr>
                      <w:rFonts w:ascii="思源宋體 TW" w:hAnsi="思源宋體 TW" w:cs="思源宋體 TW" w:eastAsia="思源宋體 TW"/>
                      <w:sz w:val="20"/>
                      <w:szCs w:val="20"/>
                      <w:color w:val="231F20"/>
                      <w:spacing w:val="0"/>
                      <w:w w:val="100"/>
                      <w:position w:val="2"/>
                    </w:rPr>
                    <w:t>69</w:t>
                  </w:r>
                  <w:r>
                    <w:rPr>
                      <w:rFonts w:ascii="思源宋體 TW" w:hAnsi="思源宋體 TW" w:cs="思源宋體 TW" w:eastAsia="思源宋體 TW"/>
                      <w:sz w:val="20"/>
                      <w:szCs w:val="20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1"/>
        </w:rPr>
        <w:t>年度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1"/>
        </w:rPr>
        <w:tab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1"/>
        </w:rPr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1"/>
        </w:rPr>
        <w:t>2024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100"/>
          <w:position w:val="1"/>
        </w:rPr>
        <w:tab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231F20"/>
          <w:spacing w:val="0"/>
          <w:w w:val="82"/>
          <w:position w:val="1"/>
        </w:rPr>
        <w:t>2025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100" w:after="0" w:line="240" w:lineRule="auto"/>
        <w:ind w:right="97"/>
        <w:jc w:val="right"/>
        <w:rPr>
          <w:rFonts w:ascii="Calibri" w:hAnsi="Calibri" w:cs="Calibri" w:eastAsia="Calibri"/>
          <w:sz w:val="32"/>
          <w:szCs w:val="32"/>
        </w:rPr>
      </w:pPr>
      <w:rPr/>
      <w:r>
        <w:rPr>
          <w:rFonts w:ascii="Calibri" w:hAnsi="Calibri" w:cs="Calibri" w:eastAsia="Calibri"/>
          <w:sz w:val="32"/>
          <w:szCs w:val="32"/>
          <w:color w:val="FFFFFF"/>
          <w:spacing w:val="0"/>
          <w:w w:val="79"/>
        </w:rPr>
        <w:t>1</w:t>
      </w:r>
      <w:r>
        <w:rPr>
          <w:rFonts w:ascii="Calibri" w:hAnsi="Calibri" w:cs="Calibri" w:eastAsia="Calibri"/>
          <w:sz w:val="32"/>
          <w:szCs w:val="32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4760" w:h="10780" w:orient="landscape"/>
          <w:pgMar w:top="1380" w:bottom="280" w:left="740" w:right="480"/>
        </w:sectPr>
      </w:pPr>
      <w:rPr/>
    </w:p>
    <w:p>
      <w:pPr>
        <w:spacing w:before="0" w:after="0" w:line="533" w:lineRule="exact"/>
        <w:ind w:left="278" w:right="-20"/>
        <w:jc w:val="left"/>
        <w:rPr>
          <w:rFonts w:ascii="Microsoft JhengHei UI" w:hAnsi="Microsoft JhengHei UI" w:cs="Microsoft JhengHei UI" w:eastAsia="Microsoft JhengHei UI"/>
          <w:sz w:val="42"/>
          <w:szCs w:val="42"/>
        </w:rPr>
      </w:pPr>
      <w:rPr/>
      <w:r>
        <w:rPr/>
        <w:pict>
          <v:group style="position:absolute;margin-left:17.719795pt;margin-top:33.711201pt;width:415.080608pt;height:.1pt;mso-position-horizontal-relative:page;mso-position-vertical-relative:paragraph;z-index:-2645" coordorigin="354,674" coordsize="8302,2">
            <v:shape style="position:absolute;left:354;top:674;width:8302;height:2" coordorigin="354,674" coordsize="8302,0" path="m354,674l8656,674e" filled="f" stroked="t" strokeweight="3.533112pt" strokecolor="#025758">
              <v:path arrowok="t"/>
            </v:shape>
          </v:group>
          <w10:wrap type="none"/>
        </w:pict>
      </w:r>
      <w:r>
        <w:rPr/>
        <w:pict>
          <v:group style="position:absolute;margin-left:16.708618pt;margin-top:-9.746069pt;width:484.709346pt;height:3.533112pt;mso-position-horizontal-relative:page;mso-position-vertical-relative:paragraph;z-index:-2644" coordorigin="334,-195" coordsize="9694,71">
            <v:group style="position:absolute;left:370;top:-160;width:8075;height:2" coordorigin="370,-160" coordsize="8075,2">
              <v:shape style="position:absolute;left:370;top:-160;width:8075;height:2" coordorigin="370,-160" coordsize="8075,0" path="m370,-160l8445,-160e" filled="f" stroked="t" strokeweight="3.533112pt" strokecolor="#8DB89C">
                <v:path arrowok="t"/>
              </v:shape>
            </v:group>
            <v:group style="position:absolute;left:8445;top:-160;width:1549;height:2" coordorigin="8445,-160" coordsize="1549,2">
              <v:shape style="position:absolute;left:8445;top:-160;width:1549;height:2" coordorigin="8445,-160" coordsize="1549,0" path="m8445,-160l9993,-160e" filled="f" stroked="t" strokeweight="3.533112pt" strokecolor="#C4B679">
                <v:path arrowok="t"/>
              </v:shape>
            </v:group>
            <w10:wrap type="none"/>
          </v:group>
        </w:pict>
      </w:r>
      <w:r>
        <w:rPr>
          <w:rFonts w:ascii="Microsoft JhengHei UI" w:hAnsi="Microsoft JhengHei UI" w:cs="Microsoft JhengHei UI" w:eastAsia="Microsoft JhengHei UI"/>
          <w:sz w:val="42"/>
          <w:szCs w:val="42"/>
          <w:color w:val="024646"/>
          <w:spacing w:val="0"/>
          <w:w w:val="100"/>
          <w:b/>
          <w:bCs/>
          <w:position w:val="-3"/>
        </w:rPr>
        <w:t>2.</w:t>
      </w:r>
      <w:r>
        <w:rPr>
          <w:rFonts w:ascii="Microsoft JhengHei UI" w:hAnsi="Microsoft JhengHei UI" w:cs="Microsoft JhengHei UI" w:eastAsia="Microsoft JhengHei UI"/>
          <w:sz w:val="42"/>
          <w:szCs w:val="42"/>
          <w:color w:val="024646"/>
          <w:spacing w:val="0"/>
          <w:w w:val="100"/>
          <w:b/>
          <w:bCs/>
          <w:position w:val="-3"/>
        </w:rPr>
        <w:t>集中市場加權股價指數及成交值</w:t>
      </w:r>
      <w:r>
        <w:rPr>
          <w:rFonts w:ascii="Microsoft JhengHei UI" w:hAnsi="Microsoft JhengHei UI" w:cs="Microsoft JhengHei UI" w:eastAsia="Microsoft JhengHei UI"/>
          <w:sz w:val="42"/>
          <w:szCs w:val="42"/>
          <w:color w:val="000000"/>
          <w:spacing w:val="0"/>
          <w:w w:val="100"/>
          <w:position w:val="0"/>
        </w:rPr>
      </w:r>
    </w:p>
    <w:p>
      <w:pPr>
        <w:spacing w:before="6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jc w:val="left"/>
        <w:spacing w:after="0"/>
        <w:sectPr>
          <w:pgSz w:w="10780" w:h="14760"/>
          <w:pgMar w:top="940" w:bottom="280" w:left="300" w:right="620"/>
        </w:sectPr>
      </w:pPr>
      <w:rPr/>
    </w:p>
    <w:p>
      <w:pPr>
        <w:spacing w:before="94" w:after="0" w:line="180" w:lineRule="auto"/>
        <w:ind w:left="127" w:right="-50"/>
        <w:jc w:val="left"/>
        <w:rPr>
          <w:rFonts w:ascii="Microsoft JhengHei UI" w:hAnsi="Microsoft JhengHei UI" w:cs="Microsoft JhengHei UI" w:eastAsia="Microsoft JhengHei UI"/>
          <w:sz w:val="12"/>
          <w:szCs w:val="12"/>
        </w:rPr>
      </w:pPr>
      <w:rPr/>
      <w:r>
        <w:rPr/>
        <w:pict>
          <v:group style="position:absolute;margin-left:60.865013pt;margin-top:11.380609pt;width:8.608296pt;height:.1pt;mso-position-horizontal-relative:page;mso-position-vertical-relative:paragraph;z-index:-2642" coordorigin="1217,228" coordsize="172,2">
            <v:shape style="position:absolute;left:1217;top:228;width:172;height:2" coordorigin="1217,228" coordsize="172,0" path="m1217,228l1389,228e" filled="f" stroked="t" strokeweight="2.649834pt" strokecolor="#058889">
              <v:path arrowok="t"/>
            </v:shape>
          </v:group>
          <w10:wrap type="none"/>
        </w:pic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100"/>
          <w:b/>
          <w:bCs/>
        </w:rPr>
        <w:t>發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-9"/>
          <w:w w:val="100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3"/>
          <w:w w:val="88"/>
          <w:b/>
          <w:bCs/>
        </w:rPr>
        <w:t>行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4"/>
          <w:w w:val="88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100"/>
          <w:b/>
          <w:bCs/>
        </w:rPr>
        <w:t>量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-9"/>
          <w:w w:val="100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3"/>
          <w:w w:val="88"/>
          <w:b/>
          <w:bCs/>
        </w:rPr>
        <w:t>加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4"/>
          <w:w w:val="88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100"/>
          <w:b/>
          <w:bCs/>
        </w:rPr>
        <w:t>權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4"/>
          <w:w w:val="100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21"/>
          <w:w w:val="88"/>
          <w:b/>
          <w:bCs/>
        </w:rPr>
        <w:t>股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100"/>
          <w:b/>
          <w:bCs/>
        </w:rPr>
        <w:t> 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88"/>
          <w:b/>
          <w:bCs/>
        </w:rPr>
        <w:t>價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100"/>
          <w:b/>
          <w:bCs/>
        </w:rPr>
        <w:t> 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-8"/>
          <w:w w:val="100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21"/>
          <w:w w:val="88"/>
          <w:b/>
          <w:bCs/>
        </w:rPr>
        <w:t>指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100"/>
          <w:b/>
          <w:bCs/>
        </w:rPr>
        <w:t> 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88"/>
          <w:b/>
          <w:bCs/>
        </w:rPr>
        <w:t>數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100"/>
          <w:b/>
          <w:bCs/>
        </w:rPr>
        <w:t> 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-9"/>
          <w:w w:val="100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000000"/>
          <w:spacing w:val="0"/>
          <w:w w:val="100"/>
        </w:rPr>
      </w:r>
    </w:p>
    <w:p>
      <w:pPr>
        <w:spacing w:before="14" w:after="0" w:line="240" w:lineRule="auto"/>
        <w:ind w:left="126"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30,0</w:t>
      </w:r>
      <w:r>
        <w:rPr>
          <w:rFonts w:ascii="Calibri" w:hAnsi="Calibri" w:cs="Calibri" w:eastAsia="Calibri"/>
          <w:sz w:val="14"/>
          <w:szCs w:val="14"/>
          <w:color w:val="231F20"/>
          <w:spacing w:val="1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6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69" w:lineRule="exact"/>
        <w:ind w:left="126"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</w:rPr>
        <w:t>5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,000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6" w:after="0" w:line="160" w:lineRule="exact"/>
        <w:jc w:val="left"/>
        <w:rPr>
          <w:sz w:val="16"/>
          <w:szCs w:val="16"/>
        </w:rPr>
      </w:pPr>
      <w:rPr/>
      <w:r>
        <w:rPr/>
        <w:br w:type="column"/>
      </w:r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-29" w:right="-49"/>
        <w:jc w:val="center"/>
        <w:rPr>
          <w:rFonts w:ascii="Microsoft JhengHei UI" w:hAnsi="Microsoft JhengHei UI" w:cs="Microsoft JhengHei UI" w:eastAsia="Microsoft JhengHei UI"/>
          <w:sz w:val="12"/>
          <w:szCs w:val="12"/>
        </w:rPr>
      </w:pPr>
      <w:rPr/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</w:rPr>
        <w:t>最大成交金額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000000"/>
          <w:spacing w:val="0"/>
          <w:w w:val="100"/>
        </w:rPr>
      </w:r>
    </w:p>
    <w:p>
      <w:pPr>
        <w:spacing w:before="16" w:after="0" w:line="240" w:lineRule="auto"/>
        <w:ind w:left="52" w:right="-20"/>
        <w:jc w:val="left"/>
        <w:rPr>
          <w:rFonts w:ascii="Microsoft JhengHei UI" w:hAnsi="Microsoft JhengHei UI" w:cs="Microsoft JhengHei UI" w:eastAsia="Microsoft JhengHei UI"/>
          <w:sz w:val="12"/>
          <w:szCs w:val="12"/>
        </w:rPr>
      </w:pPr>
      <w:rPr/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</w:rPr>
        <w:t>2021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</w:rPr>
        <w:t>/5/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</w:rPr>
        <w:t>2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000000"/>
          <w:spacing w:val="0"/>
          <w:w w:val="100"/>
        </w:rPr>
      </w:r>
    </w:p>
    <w:p>
      <w:pPr>
        <w:spacing w:before="16" w:after="0" w:line="240" w:lineRule="auto"/>
        <w:ind w:left="75" w:right="54"/>
        <w:jc w:val="center"/>
        <w:rPr>
          <w:rFonts w:ascii="Microsoft JhengHei UI" w:hAnsi="Microsoft JhengHei UI" w:cs="Microsoft JhengHei UI" w:eastAsia="Microsoft JhengHei UI"/>
          <w:sz w:val="12"/>
          <w:szCs w:val="12"/>
        </w:rPr>
      </w:pPr>
      <w:rPr/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</w:rPr>
        <w:t>7,828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</w:rPr>
        <w:t>.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</w:rPr>
        <w:t>25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000000"/>
          <w:spacing w:val="0"/>
          <w:w w:val="100"/>
        </w:rPr>
      </w:r>
    </w:p>
    <w:p>
      <w:pPr>
        <w:spacing w:before="6" w:after="0" w:line="150" w:lineRule="exact"/>
        <w:jc w:val="left"/>
        <w:rPr>
          <w:sz w:val="15"/>
          <w:szCs w:val="15"/>
        </w:rPr>
      </w:pPr>
      <w:rPr/>
      <w:r>
        <w:rPr/>
        <w:br w:type="column"/>
      </w:r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" w:right="-57"/>
        <w:jc w:val="left"/>
        <w:rPr>
          <w:rFonts w:ascii="Microsoft JhengHei UI" w:hAnsi="Microsoft JhengHei UI" w:cs="Microsoft JhengHei UI" w:eastAsia="Microsoft JhengHei UI"/>
          <w:sz w:val="12"/>
          <w:szCs w:val="12"/>
        </w:rPr>
      </w:pPr>
      <w:rPr/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</w:rPr>
        <w:t>指數最高點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000000"/>
          <w:spacing w:val="0"/>
          <w:w w:val="100"/>
        </w:rPr>
      </w:r>
    </w:p>
    <w:p>
      <w:pPr>
        <w:spacing w:before="16" w:after="0" w:line="240" w:lineRule="auto"/>
        <w:ind w:right="-59"/>
        <w:jc w:val="left"/>
        <w:rPr>
          <w:rFonts w:ascii="Microsoft JhengHei UI" w:hAnsi="Microsoft JhengHei UI" w:cs="Microsoft JhengHei UI" w:eastAsia="Microsoft JhengHei UI"/>
          <w:sz w:val="12"/>
          <w:szCs w:val="12"/>
        </w:rPr>
      </w:pPr>
      <w:rPr/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</w:rPr>
        <w:t>2025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</w:rPr>
        <w:t>/1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</w:rPr>
        <w:t>/3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000000"/>
          <w:spacing w:val="0"/>
          <w:w w:val="100"/>
        </w:rPr>
      </w:r>
    </w:p>
    <w:p>
      <w:pPr>
        <w:spacing w:before="16" w:after="0" w:line="240" w:lineRule="auto"/>
        <w:ind w:left="21" w:right="-20"/>
        <w:jc w:val="left"/>
        <w:rPr>
          <w:rFonts w:ascii="Microsoft JhengHei UI" w:hAnsi="Microsoft JhengHei UI" w:cs="Microsoft JhengHei UI" w:eastAsia="Microsoft JhengHei UI"/>
          <w:sz w:val="12"/>
          <w:szCs w:val="12"/>
        </w:rPr>
      </w:pPr>
      <w:rPr/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</w:rPr>
        <w:t>28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</w:rPr>
        <w:t>,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</w:rPr>
        <w:t>334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</w:rPr>
        <w:t>.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</w:rPr>
        <w:t>59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000000"/>
          <w:spacing w:val="0"/>
          <w:w w:val="100"/>
        </w:rPr>
      </w:r>
    </w:p>
    <w:p>
      <w:pPr>
        <w:spacing w:before="0" w:after="0" w:line="191" w:lineRule="exact"/>
        <w:ind w:left="-35" w:right="63"/>
        <w:jc w:val="center"/>
        <w:rPr>
          <w:rFonts w:ascii="Microsoft JhengHei UI" w:hAnsi="Microsoft JhengHei UI" w:cs="Microsoft JhengHei UI" w:eastAsia="Microsoft JhengHei UI"/>
          <w:sz w:val="12"/>
          <w:szCs w:val="12"/>
        </w:rPr>
      </w:pPr>
      <w:rPr/>
      <w:r>
        <w:rPr/>
        <w:br w:type="column"/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w w:val="88"/>
          <w:b/>
          <w:bCs/>
          <w:position w:val="-1"/>
        </w:rPr>
        <w:t>成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5"/>
          <w:w w:val="100"/>
          <w:b/>
          <w:bCs/>
          <w:position w:val="-1"/>
        </w:rPr>
        <w:t>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4"/>
          <w:w w:val="88"/>
          <w:b/>
          <w:bCs/>
          <w:position w:val="-1"/>
        </w:rPr>
        <w:t>交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100"/>
          <w:b/>
          <w:bCs/>
          <w:position w:val="-1"/>
        </w:rPr>
        <w:t>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4"/>
          <w:w w:val="88"/>
          <w:b/>
          <w:bCs/>
          <w:position w:val="-1"/>
        </w:rPr>
        <w:t>金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100"/>
          <w:b/>
          <w:bCs/>
          <w:position w:val="-1"/>
        </w:rPr>
        <w:t>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88"/>
          <w:b/>
          <w:bCs/>
          <w:position w:val="-1"/>
        </w:rPr>
        <w:t>額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4"/>
          <w:w w:val="100"/>
          <w:b/>
          <w:bCs/>
          <w:position w:val="-1"/>
        </w:rPr>
        <w:t>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0" w:after="0" w:line="148" w:lineRule="exact"/>
        <w:ind w:left="-29" w:right="102"/>
        <w:jc w:val="center"/>
        <w:rPr>
          <w:rFonts w:ascii="Microsoft JhengHei UI" w:hAnsi="Microsoft JhengHei UI" w:cs="Microsoft JhengHei UI" w:eastAsia="Microsoft JhengHei UI"/>
          <w:sz w:val="12"/>
          <w:szCs w:val="12"/>
        </w:rPr>
      </w:pPr>
      <w:rPr/>
      <w:r>
        <w:rPr/>
        <w:pict>
          <v:group style="position:absolute;margin-left:17.42539pt;margin-top:7.617575pt;width:484.030675pt;height:257.375034pt;mso-position-horizontal-relative:page;mso-position-vertical-relative:paragraph;z-index:-2643" coordorigin="349,152" coordsize="9681,5148">
            <v:group style="position:absolute;left:354;top:5002;width:9669;height:291" coordorigin="354,5002" coordsize="9669,291">
              <v:shape style="position:absolute;left:354;top:5002;width:9669;height:291" coordorigin="354,5002" coordsize="9669,291" path="m354,5002l10023,5002,10023,5294,354,5294,354,5002e" filled="t" fillcolor="#058889" stroked="f">
                <v:path arrowok="t"/>
                <v:fill/>
              </v:shape>
              <v:shape style="position:absolute;left:505;top:5047;width:846;height:234" type="#_x0000_t75">
                <v:imagedata r:id="rId8" o:title=""/>
              </v:shape>
            </v:group>
            <v:group style="position:absolute;left:403;top:153;width:9611;height:4841" coordorigin="403,153" coordsize="9611,4841">
              <v:shape style="position:absolute;left:403;top:153;width:9611;height:4841" coordorigin="403,153" coordsize="9611,4841" path="m403,4994l10014,4994,10014,153,403,153,403,4994xe" filled="f" stroked="t" strokeweight=".080023pt" strokecolor="#231F20">
                <v:path arrowok="t"/>
              </v:shape>
            </v:group>
            <v:group style="position:absolute;left:875;top:308;width:2;height:4361" coordorigin="875,308" coordsize="2,4361">
              <v:shape style="position:absolute;left:875;top:308;width:2;height:4361" coordorigin="875,308" coordsize="0,4361" path="m875,4669l875,308e" filled="f" stroked="t" strokeweight=".377689pt" strokecolor="#F1F1F2">
                <v:path arrowok="t"/>
              </v:shape>
            </v:group>
            <v:group style="position:absolute;left:1023;top:308;width:2;height:4361" coordorigin="1023,308" coordsize="2,4361">
              <v:shape style="position:absolute;left:1023;top:308;width:2;height:4361" coordorigin="1023,308" coordsize="0,4361" path="m1023,4669l1023,308e" filled="f" stroked="t" strokeweight=".377689pt" strokecolor="#F1F1F2">
                <v:path arrowok="t"/>
              </v:shape>
            </v:group>
            <v:group style="position:absolute;left:1171;top:308;width:2;height:4361" coordorigin="1171,308" coordsize="2,4361">
              <v:shape style="position:absolute;left:1171;top:308;width:2;height:4361" coordorigin="1171,308" coordsize="0,4361" path="m1171,4669l1171,308e" filled="f" stroked="t" strokeweight=".377689pt" strokecolor="#F1F1F2">
                <v:path arrowok="t"/>
              </v:shape>
            </v:group>
            <v:group style="position:absolute;left:1304;top:308;width:2;height:4361" coordorigin="1304,308" coordsize="2,4361">
              <v:shape style="position:absolute;left:1304;top:308;width:2;height:4361" coordorigin="1304,308" coordsize="0,4361" path="m1304,4669l1304,308e" filled="f" stroked="t" strokeweight=".377689pt" strokecolor="#F1F1F2">
                <v:path arrowok="t"/>
              </v:shape>
            </v:group>
            <v:group style="position:absolute;left:1453;top:308;width:2;height:4361" coordorigin="1453,308" coordsize="2,4361">
              <v:shape style="position:absolute;left:1453;top:308;width:2;height:4361" coordorigin="1453,308" coordsize="0,4361" path="m1453,4669l1453,308e" filled="f" stroked="t" strokeweight=".377689pt" strokecolor="#F1F1F2">
                <v:path arrowok="t"/>
              </v:shape>
            </v:group>
            <v:group style="position:absolute;left:1597;top:308;width:2;height:4361" coordorigin="1597,308" coordsize="2,4361">
              <v:shape style="position:absolute;left:1597;top:308;width:2;height:4361" coordorigin="1597,308" coordsize="0,4361" path="m1597,4669l1597,308e" filled="f" stroked="t" strokeweight=".377689pt" strokecolor="#F1F1F2">
                <v:path arrowok="t"/>
              </v:shape>
            </v:group>
            <v:group style="position:absolute;left:1744;top:308;width:2;height:4361" coordorigin="1744,308" coordsize="2,4361">
              <v:shape style="position:absolute;left:1744;top:308;width:2;height:4361" coordorigin="1744,308" coordsize="0,4361" path="m1744,4669l1744,308e" filled="f" stroked="t" strokeweight=".377689pt" strokecolor="#F1F1F2">
                <v:path arrowok="t"/>
              </v:shape>
            </v:group>
            <v:group style="position:absolute;left:1888;top:308;width:2;height:57" coordorigin="1888,308" coordsize="2,57">
              <v:shape style="position:absolute;left:1888;top:308;width:2;height:57" coordorigin="1888,308" coordsize="0,57" path="m1888,365l1888,308e" filled="f" stroked="t" strokeweight=".377689pt" strokecolor="#F1F1F2">
                <v:path arrowok="t"/>
              </v:shape>
            </v:group>
            <v:group style="position:absolute;left:1888;top:1042;width:2;height:3627" coordorigin="1888,1042" coordsize="2,3627">
              <v:shape style="position:absolute;left:1888;top:1042;width:2;height:3627" coordorigin="1888,1042" coordsize="0,3627" path="m1888,4669l1888,1042e" filled="f" stroked="t" strokeweight=".377689pt" strokecolor="#F1F1F2">
                <v:path arrowok="t"/>
              </v:shape>
            </v:group>
            <v:group style="position:absolute;left:2036;top:308;width:2;height:57" coordorigin="2036,308" coordsize="2,57">
              <v:shape style="position:absolute;left:2036;top:308;width:2;height:57" coordorigin="2036,308" coordsize="0,57" path="m2036,365l2036,308e" filled="f" stroked="t" strokeweight=".377689pt" strokecolor="#F1F1F2">
                <v:path arrowok="t"/>
              </v:shape>
            </v:group>
            <v:group style="position:absolute;left:2036;top:1042;width:2;height:3627" coordorigin="2036,1042" coordsize="2,3627">
              <v:shape style="position:absolute;left:2036;top:1042;width:2;height:3627" coordorigin="2036,1042" coordsize="0,3627" path="m2036,4669l2036,1042e" filled="f" stroked="t" strokeweight=".377689pt" strokecolor="#F1F1F2">
                <v:path arrowok="t"/>
              </v:shape>
            </v:group>
            <v:group style="position:absolute;left:2184;top:308;width:2;height:57" coordorigin="2184,308" coordsize="2,57">
              <v:shape style="position:absolute;left:2184;top:308;width:2;height:57" coordorigin="2184,308" coordsize="0,57" path="m2184,365l2184,308e" filled="f" stroked="t" strokeweight=".377689pt" strokecolor="#F1F1F2">
                <v:path arrowok="t"/>
              </v:shape>
            </v:group>
            <v:group style="position:absolute;left:2184;top:1042;width:2;height:3627" coordorigin="2184,1042" coordsize="2,3627">
              <v:shape style="position:absolute;left:2184;top:1042;width:2;height:3627" coordorigin="2184,1042" coordsize="0,3627" path="m2184,4669l2184,1042e" filled="f" stroked="t" strokeweight=".377689pt" strokecolor="#F1F1F2">
                <v:path arrowok="t"/>
              </v:shape>
            </v:group>
            <v:group style="position:absolute;left:2327;top:308;width:2;height:57" coordorigin="2327,308" coordsize="2,57">
              <v:shape style="position:absolute;left:2327;top:308;width:2;height:57" coordorigin="2327,308" coordsize="0,57" path="m2327,365l2327,308e" filled="f" stroked="t" strokeweight=".377689pt" strokecolor="#F1F1F2">
                <v:path arrowok="t"/>
              </v:shape>
            </v:group>
            <v:group style="position:absolute;left:2327;top:1042;width:2;height:3627" coordorigin="2327,1042" coordsize="2,3627">
              <v:shape style="position:absolute;left:2327;top:1042;width:2;height:3627" coordorigin="2327,1042" coordsize="0,3627" path="m2327,4669l2327,1042e" filled="f" stroked="t" strokeweight=".377689pt" strokecolor="#F1F1F2">
                <v:path arrowok="t"/>
              </v:shape>
            </v:group>
            <v:group style="position:absolute;left:2475;top:308;width:2;height:4361" coordorigin="2475,308" coordsize="2,4361">
              <v:shape style="position:absolute;left:2475;top:308;width:2;height:4361" coordorigin="2475,308" coordsize="0,4361" path="m2475,4669l2475,308e" filled="f" stroked="t" strokeweight=".377689pt" strokecolor="#F1F1F2">
                <v:path arrowok="t"/>
              </v:shape>
            </v:group>
            <v:group style="position:absolute;left:2618;top:308;width:2;height:4361" coordorigin="2618,308" coordsize="2,4361">
              <v:shape style="position:absolute;left:2618;top:308;width:2;height:4361" coordorigin="2618,308" coordsize="0,4361" path="m2618,4669l2618,308e" filled="f" stroked="t" strokeweight=".377689pt" strokecolor="#F1F1F2">
                <v:path arrowok="t"/>
              </v:shape>
            </v:group>
            <v:group style="position:absolute;left:2767;top:308;width:2;height:4361" coordorigin="2767,308" coordsize="2,4361">
              <v:shape style="position:absolute;left:2767;top:308;width:2;height:4361" coordorigin="2767,308" coordsize="0,4361" path="m2767,4669l2767,308e" filled="f" stroked="t" strokeweight=".377689pt" strokecolor="#F1F1F2">
                <v:path arrowok="t"/>
              </v:shape>
            </v:group>
            <v:group style="position:absolute;left:2915;top:308;width:2;height:4361" coordorigin="2915,308" coordsize="2,4361">
              <v:shape style="position:absolute;left:2915;top:308;width:2;height:4361" coordorigin="2915,308" coordsize="0,4361" path="m2915,4669l2915,308e" filled="f" stroked="t" strokeweight=".377689pt" strokecolor="#F1F1F2">
                <v:path arrowok="t"/>
              </v:shape>
            </v:group>
            <v:group style="position:absolute;left:3048;top:308;width:2;height:4361" coordorigin="3048,308" coordsize="2,4361">
              <v:shape style="position:absolute;left:3048;top:308;width:2;height:4361" coordorigin="3048,308" coordsize="0,4361" path="m3048,4669l3048,308e" filled="f" stroked="t" strokeweight=".377689pt" strokecolor="#F1F1F2">
                <v:path arrowok="t"/>
              </v:shape>
            </v:group>
            <v:group style="position:absolute;left:3197;top:308;width:2;height:4361" coordorigin="3197,308" coordsize="2,4361">
              <v:shape style="position:absolute;left:3197;top:308;width:2;height:4361" coordorigin="3197,308" coordsize="0,4361" path="m3197,4669l3197,308e" filled="f" stroked="t" strokeweight=".377689pt" strokecolor="#F1F1F2">
                <v:path arrowok="t"/>
              </v:shape>
            </v:group>
            <v:group style="position:absolute;left:3340;top:308;width:2;height:4361" coordorigin="3340,308" coordsize="2,4361">
              <v:shape style="position:absolute;left:3340;top:308;width:2;height:4361" coordorigin="3340,308" coordsize="0,4361" path="m3340,4669l3340,308e" filled="f" stroked="t" strokeweight=".377689pt" strokecolor="#F1F1F2">
                <v:path arrowok="t"/>
              </v:shape>
            </v:group>
            <v:group style="position:absolute;left:3488;top:308;width:2;height:2490" coordorigin="3488,308" coordsize="2,2490">
              <v:shape style="position:absolute;left:3488;top:308;width:2;height:2490" coordorigin="3488,308" coordsize="0,2490" path="m3488,2798l3488,308e" filled="f" stroked="t" strokeweight=".377689pt" strokecolor="#F1F1F2">
                <v:path arrowok="t"/>
              </v:shape>
            </v:group>
            <v:group style="position:absolute;left:3488;top:3475;width:2;height:1195" coordorigin="3488,3475" coordsize="2,1195">
              <v:shape style="position:absolute;left:3488;top:3475;width:2;height:1195" coordorigin="3488,3475" coordsize="0,1195" path="m3488,4669l3488,3475e" filled="f" stroked="t" strokeweight=".377689pt" strokecolor="#F1F1F2">
                <v:path arrowok="t"/>
              </v:shape>
            </v:group>
            <v:group style="position:absolute;left:3631;top:308;width:2;height:2490" coordorigin="3631,308" coordsize="2,2490">
              <v:shape style="position:absolute;left:3631;top:308;width:2;height:2490" coordorigin="3631,308" coordsize="0,2490" path="m3631,2798l3631,308e" filled="f" stroked="t" strokeweight=".377689pt" strokecolor="#F1F1F2">
                <v:path arrowok="t"/>
              </v:shape>
            </v:group>
            <v:group style="position:absolute;left:3631;top:3475;width:2;height:1195" coordorigin="3631,3475" coordsize="2,1195">
              <v:shape style="position:absolute;left:3631;top:3475;width:2;height:1195" coordorigin="3631,3475" coordsize="0,1195" path="m3631,4669l3631,3475e" filled="f" stroked="t" strokeweight=".377689pt" strokecolor="#F1F1F2">
                <v:path arrowok="t"/>
              </v:shape>
            </v:group>
            <v:group style="position:absolute;left:3780;top:308;width:2;height:2490" coordorigin="3780,308" coordsize="2,2490">
              <v:shape style="position:absolute;left:3780;top:308;width:2;height:2490" coordorigin="3780,308" coordsize="0,2490" path="m3780,2798l3780,308e" filled="f" stroked="t" strokeweight=".377689pt" strokecolor="#F1F1F2">
                <v:path arrowok="t"/>
              </v:shape>
            </v:group>
            <v:group style="position:absolute;left:3780;top:3475;width:2;height:1195" coordorigin="3780,3475" coordsize="2,1195">
              <v:shape style="position:absolute;left:3780;top:3475;width:2;height:1195" coordorigin="3780,3475" coordsize="0,1195" path="m3780,4669l3780,3475e" filled="f" stroked="t" strokeweight=".377689pt" strokecolor="#F1F1F2">
                <v:path arrowok="t"/>
              </v:shape>
            </v:group>
            <v:group style="position:absolute;left:3928;top:308;width:2;height:2490" coordorigin="3928,308" coordsize="2,2490">
              <v:shape style="position:absolute;left:3928;top:308;width:2;height:2490" coordorigin="3928,308" coordsize="0,2490" path="m3928,2798l3928,308e" filled="f" stroked="t" strokeweight=".377689pt" strokecolor="#F1F1F2">
                <v:path arrowok="t"/>
              </v:shape>
            </v:group>
            <v:group style="position:absolute;left:3928;top:3475;width:2;height:1195" coordorigin="3928,3475" coordsize="2,1195">
              <v:shape style="position:absolute;left:3928;top:3475;width:2;height:1195" coordorigin="3928,3475" coordsize="0,1195" path="m3928,4669l3928,3475e" filled="f" stroked="t" strokeweight=".377689pt" strokecolor="#F1F1F2">
                <v:path arrowok="t"/>
              </v:shape>
            </v:group>
            <v:group style="position:absolute;left:4071;top:308;width:2;height:4361" coordorigin="4071,308" coordsize="2,4361">
              <v:shape style="position:absolute;left:4071;top:308;width:2;height:4361" coordorigin="4071,308" coordsize="0,4361" path="m4071,4669l4071,308e" filled="f" stroked="t" strokeweight=".377689pt" strokecolor="#F1F1F2">
                <v:path arrowok="t"/>
              </v:shape>
            </v:group>
            <v:group style="position:absolute;left:4220;top:308;width:2;height:4361" coordorigin="4220,308" coordsize="2,4361">
              <v:shape style="position:absolute;left:4220;top:308;width:2;height:4361" coordorigin="4220,308" coordsize="0,4361" path="m4220,4669l4220,308e" filled="f" stroked="t" strokeweight=".377689pt" strokecolor="#F1F1F2">
                <v:path arrowok="t"/>
              </v:shape>
            </v:group>
            <v:group style="position:absolute;left:4362;top:308;width:2;height:4361" coordorigin="4362,308" coordsize="2,4361">
              <v:shape style="position:absolute;left:4362;top:308;width:2;height:4361" coordorigin="4362,308" coordsize="0,4361" path="m4362,4669l4362,308e" filled="f" stroked="t" strokeweight=".377689pt" strokecolor="#F1F1F2">
                <v:path arrowok="t"/>
              </v:shape>
            </v:group>
            <v:group style="position:absolute;left:4511;top:308;width:2;height:4361" coordorigin="4511,308" coordsize="2,4361">
              <v:shape style="position:absolute;left:4511;top:308;width:2;height:4361" coordorigin="4511,308" coordsize="0,4361" path="m4511,4669l4511,308e" filled="f" stroked="t" strokeweight=".377689pt" strokecolor="#F1F1F2">
                <v:path arrowok="t"/>
              </v:shape>
            </v:group>
            <v:group style="position:absolute;left:4658;top:308;width:2;height:3601" coordorigin="4658,308" coordsize="2,3601">
              <v:shape style="position:absolute;left:4658;top:308;width:2;height:3601" coordorigin="4658,308" coordsize="0,3601" path="m4658,3909l4658,308e" filled="f" stroked="t" strokeweight=".377689pt" strokecolor="#F1F1F2">
                <v:path arrowok="t"/>
              </v:shape>
            </v:group>
            <v:group style="position:absolute;left:4658;top:4585;width:2;height:84" coordorigin="4658,4585" coordsize="2,84">
              <v:shape style="position:absolute;left:4658;top:4585;width:2;height:84" coordorigin="4658,4585" coordsize="0,84" path="m4658,4669l4658,4585e" filled="f" stroked="t" strokeweight=".377689pt" strokecolor="#F1F1F2">
                <v:path arrowok="t"/>
              </v:shape>
            </v:group>
            <v:group style="position:absolute;left:4792;top:308;width:2;height:3601" coordorigin="4792,308" coordsize="2,3601">
              <v:shape style="position:absolute;left:4792;top:308;width:2;height:3601" coordorigin="4792,308" coordsize="0,3601" path="m4792,3909l4792,308e" filled="f" stroked="t" strokeweight=".377689pt" strokecolor="#F1F1F2">
                <v:path arrowok="t"/>
              </v:shape>
            </v:group>
            <v:group style="position:absolute;left:4792;top:4585;width:2;height:84" coordorigin="4792,4585" coordsize="2,84">
              <v:shape style="position:absolute;left:4792;top:4585;width:2;height:84" coordorigin="4792,4585" coordsize="0,84" path="m4792,4669l4792,4585e" filled="f" stroked="t" strokeweight=".377689pt" strokecolor="#F1F1F2">
                <v:path arrowok="t"/>
              </v:shape>
            </v:group>
            <v:group style="position:absolute;left:4941;top:308;width:2;height:3601" coordorigin="4941,308" coordsize="2,3601">
              <v:shape style="position:absolute;left:4941;top:308;width:2;height:3601" coordorigin="4941,308" coordsize="0,3601" path="m4941,3909l4941,308e" filled="f" stroked="t" strokeweight=".377689pt" strokecolor="#F1F1F2">
                <v:path arrowok="t"/>
              </v:shape>
            </v:group>
            <v:group style="position:absolute;left:4941;top:4585;width:2;height:84" coordorigin="4941,4585" coordsize="2,84">
              <v:shape style="position:absolute;left:4941;top:4585;width:2;height:84" coordorigin="4941,4585" coordsize="0,84" path="m4941,4669l4941,4585e" filled="f" stroked="t" strokeweight=".377689pt" strokecolor="#F1F1F2">
                <v:path arrowok="t"/>
              </v:shape>
            </v:group>
            <v:group style="position:absolute;left:5084;top:308;width:2;height:3601" coordorigin="5084,308" coordsize="2,3601">
              <v:shape style="position:absolute;left:5084;top:308;width:2;height:3601" coordorigin="5084,308" coordsize="0,3601" path="m5084,3909l5084,308e" filled="f" stroked="t" strokeweight=".377689pt" strokecolor="#F1F1F2">
                <v:path arrowok="t"/>
              </v:shape>
            </v:group>
            <v:group style="position:absolute;left:5084;top:4585;width:2;height:84" coordorigin="5084,4585" coordsize="2,84">
              <v:shape style="position:absolute;left:5084;top:4585;width:2;height:84" coordorigin="5084,4585" coordsize="0,84" path="m5084,4669l5084,4585e" filled="f" stroked="t" strokeweight=".377689pt" strokecolor="#F1F1F2">
                <v:path arrowok="t"/>
              </v:shape>
            </v:group>
            <v:group style="position:absolute;left:5232;top:308;width:2;height:3601" coordorigin="5232,308" coordsize="2,3601">
              <v:shape style="position:absolute;left:5232;top:308;width:2;height:3601" coordorigin="5232,308" coordsize="0,3601" path="m5232,3909l5232,308e" filled="f" stroked="t" strokeweight=".377689pt" strokecolor="#F1F1F2">
                <v:path arrowok="t"/>
              </v:shape>
            </v:group>
            <v:group style="position:absolute;left:5232;top:4585;width:2;height:84" coordorigin="5232,4585" coordsize="2,84">
              <v:shape style="position:absolute;left:5232;top:4585;width:2;height:84" coordorigin="5232,4585" coordsize="0,84" path="m5232,4669l5232,4585e" filled="f" stroked="t" strokeweight=".377689pt" strokecolor="#F1F1F2">
                <v:path arrowok="t"/>
              </v:shape>
            </v:group>
            <v:group style="position:absolute;left:5375;top:308;width:2;height:4361" coordorigin="5375,308" coordsize="2,4361">
              <v:shape style="position:absolute;left:5375;top:308;width:2;height:4361" coordorigin="5375,308" coordsize="0,4361" path="m5375,4669l5375,308e" filled="f" stroked="t" strokeweight=".377689pt" strokecolor="#F1F1F2">
                <v:path arrowok="t"/>
              </v:shape>
            </v:group>
            <v:group style="position:absolute;left:5524;top:308;width:2;height:4361" coordorigin="5524,308" coordsize="2,4361">
              <v:shape style="position:absolute;left:5524;top:308;width:2;height:4361" coordorigin="5524,308" coordsize="0,4361" path="m5524,4669l5524,308e" filled="f" stroked="t" strokeweight=".377689pt" strokecolor="#F1F1F2">
                <v:path arrowok="t"/>
              </v:shape>
            </v:group>
            <v:group style="position:absolute;left:5671;top:308;width:2;height:4361" coordorigin="5671,308" coordsize="2,4361">
              <v:shape style="position:absolute;left:5671;top:308;width:2;height:4361" coordorigin="5671,308" coordsize="0,4361" path="m5671,4669l5671,308e" filled="f" stroked="t" strokeweight=".377689pt" strokecolor="#F1F1F2">
                <v:path arrowok="t"/>
              </v:shape>
            </v:group>
            <v:group style="position:absolute;left:5815;top:308;width:2;height:4361" coordorigin="5815,308" coordsize="2,4361">
              <v:shape style="position:absolute;left:5815;top:308;width:2;height:4361" coordorigin="5815,308" coordsize="0,4361" path="m5815,4669l5815,308e" filled="f" stroked="t" strokeweight=".377689pt" strokecolor="#F1F1F2">
                <v:path arrowok="t"/>
              </v:shape>
            </v:group>
            <v:group style="position:absolute;left:5962;top:308;width:2;height:4361" coordorigin="5962,308" coordsize="2,4361">
              <v:shape style="position:absolute;left:5962;top:308;width:2;height:4361" coordorigin="5962,308" coordsize="0,4361" path="m5962,4669l5962,308e" filled="f" stroked="t" strokeweight=".377689pt" strokecolor="#F1F1F2">
                <v:path arrowok="t"/>
              </v:shape>
            </v:group>
            <v:group style="position:absolute;left:6106;top:308;width:2;height:4361" coordorigin="6106,308" coordsize="2,4361">
              <v:shape style="position:absolute;left:6106;top:308;width:2;height:4361" coordorigin="6106,308" coordsize="0,4361" path="m6106,4669l6106,308e" filled="f" stroked="t" strokeweight=".377689pt" strokecolor="#F1F1F2">
                <v:path arrowok="t"/>
              </v:shape>
            </v:group>
            <v:group style="position:absolute;left:6255;top:308;width:2;height:4361" coordorigin="6255,308" coordsize="2,4361">
              <v:shape style="position:absolute;left:6255;top:308;width:2;height:4361" coordorigin="6255,308" coordsize="0,4361" path="m6255,4669l6255,308e" filled="f" stroked="t" strokeweight=".377689pt" strokecolor="#F1F1F2">
                <v:path arrowok="t"/>
              </v:shape>
            </v:group>
            <v:group style="position:absolute;left:6402;top:308;width:2;height:4361" coordorigin="6402,308" coordsize="2,4361">
              <v:shape style="position:absolute;left:6402;top:308;width:2;height:4361" coordorigin="6402,308" coordsize="0,4361" path="m6402,4669l6402,308e" filled="f" stroked="t" strokeweight=".377689pt" strokecolor="#F1F1F2">
                <v:path arrowok="t"/>
              </v:shape>
            </v:group>
            <v:group style="position:absolute;left:6541;top:308;width:2;height:4361" coordorigin="6541,308" coordsize="2,4361">
              <v:shape style="position:absolute;left:6541;top:308;width:2;height:4361" coordorigin="6541,308" coordsize="0,4361" path="m6541,4669l6541,308e" filled="f" stroked="t" strokeweight=".377689pt" strokecolor="#F1F1F2">
                <v:path arrowok="t"/>
              </v:shape>
            </v:group>
            <v:group style="position:absolute;left:6689;top:308;width:2;height:4361" coordorigin="6689,308" coordsize="2,4361">
              <v:shape style="position:absolute;left:6689;top:308;width:2;height:4361" coordorigin="6689,308" coordsize="0,4361" path="m6689,4669l6689,308e" filled="f" stroked="t" strokeweight=".377689pt" strokecolor="#F1F1F2">
                <v:path arrowok="t"/>
              </v:shape>
            </v:group>
            <v:group style="position:absolute;left:6833;top:308;width:2;height:4361" coordorigin="6833,308" coordsize="2,4361">
              <v:shape style="position:absolute;left:6833;top:308;width:2;height:4361" coordorigin="6833,308" coordsize="0,4361" path="m6833,4669l6833,308e" filled="f" stroked="t" strokeweight=".377689pt" strokecolor="#F1F1F2">
                <v:path arrowok="t"/>
              </v:shape>
            </v:group>
            <v:group style="position:absolute;left:6980;top:308;width:2;height:4361" coordorigin="6980,308" coordsize="2,4361">
              <v:shape style="position:absolute;left:6980;top:308;width:2;height:4361" coordorigin="6980,308" coordsize="0,4361" path="m6980,4669l6980,308e" filled="f" stroked="t" strokeweight=".377689pt" strokecolor="#F1F1F2">
                <v:path arrowok="t"/>
              </v:shape>
            </v:group>
            <v:group style="position:absolute;left:7124;top:308;width:2;height:4361" coordorigin="7124,308" coordsize="2,4361">
              <v:shape style="position:absolute;left:7124;top:308;width:2;height:4361" coordorigin="7124,308" coordsize="0,4361" path="m7124,4669l7124,308e" filled="f" stroked="t" strokeweight=".377689pt" strokecolor="#F1F1F2">
                <v:path arrowok="t"/>
              </v:shape>
            </v:group>
            <v:group style="position:absolute;left:7272;top:308;width:2;height:4361" coordorigin="7272,308" coordsize="2,4361">
              <v:shape style="position:absolute;left:7272;top:308;width:2;height:4361" coordorigin="7272,308" coordsize="0,4361" path="m7272,4669l7272,308e" filled="f" stroked="t" strokeweight=".377689pt" strokecolor="#F1F1F2">
                <v:path arrowok="t"/>
              </v:shape>
            </v:group>
            <v:group style="position:absolute;left:7420;top:308;width:2;height:4361" coordorigin="7420,308" coordsize="2,4361">
              <v:shape style="position:absolute;left:7420;top:308;width:2;height:4361" coordorigin="7420,308" coordsize="0,4361" path="m7420,4669l7420,308e" filled="f" stroked="t" strokeweight=".377689pt" strokecolor="#F1F1F2">
                <v:path arrowok="t"/>
              </v:shape>
            </v:group>
            <v:group style="position:absolute;left:7564;top:308;width:2;height:4361" coordorigin="7564,308" coordsize="2,4361">
              <v:shape style="position:absolute;left:7564;top:308;width:2;height:4361" coordorigin="7564,308" coordsize="0,4361" path="m7564,4669l7564,308e" filled="f" stroked="t" strokeweight=".377689pt" strokecolor="#F1F1F2">
                <v:path arrowok="t"/>
              </v:shape>
            </v:group>
            <v:group style="position:absolute;left:7711;top:308;width:2;height:4361" coordorigin="7711,308" coordsize="2,4361">
              <v:shape style="position:absolute;left:7711;top:308;width:2;height:4361" coordorigin="7711,308" coordsize="0,4361" path="m7711,4669l7711,308e" filled="f" stroked="t" strokeweight=".377689pt" strokecolor="#F1F1F2">
                <v:path arrowok="t"/>
              </v:shape>
            </v:group>
            <v:group style="position:absolute;left:7855;top:308;width:2;height:4361" coordorigin="7855,308" coordsize="2,4361">
              <v:shape style="position:absolute;left:7855;top:308;width:2;height:4361" coordorigin="7855,308" coordsize="0,4361" path="m7855,4669l7855,308e" filled="f" stroked="t" strokeweight=".377689pt" strokecolor="#F1F1F2">
                <v:path arrowok="t"/>
              </v:shape>
            </v:group>
            <v:group style="position:absolute;left:8002;top:308;width:2;height:4361" coordorigin="8002,308" coordsize="2,4361">
              <v:shape style="position:absolute;left:8002;top:308;width:2;height:4361" coordorigin="8002,308" coordsize="0,4361" path="m8002,4669l8002,308e" filled="f" stroked="t" strokeweight=".377689pt" strokecolor="#F1F1F2">
                <v:path arrowok="t"/>
              </v:shape>
            </v:group>
            <v:group style="position:absolute;left:8151;top:308;width:2;height:4361" coordorigin="8151,308" coordsize="2,4361">
              <v:shape style="position:absolute;left:8151;top:308;width:2;height:4361" coordorigin="8151,308" coordsize="0,4361" path="m8151,4669l8151,308e" filled="f" stroked="t" strokeweight=".377689pt" strokecolor="#F1F1F2">
                <v:path arrowok="t"/>
              </v:shape>
            </v:group>
            <v:group style="position:absolute;left:8285;top:308;width:2;height:4361" coordorigin="8285,308" coordsize="2,4361">
              <v:shape style="position:absolute;left:8285;top:308;width:2;height:4361" coordorigin="8285,308" coordsize="0,4361" path="m8285,4669l8285,308e" filled="f" stroked="t" strokeweight=".377689pt" strokecolor="#F1F1F2">
                <v:path arrowok="t"/>
              </v:shape>
            </v:group>
            <v:group style="position:absolute;left:8433;top:308;width:2;height:4361" coordorigin="8433,308" coordsize="2,4361">
              <v:shape style="position:absolute;left:8433;top:308;width:2;height:4361" coordorigin="8433,308" coordsize="0,4361" path="m8433,4669l8433,308e" filled="f" stroked="t" strokeweight=".377689pt" strokecolor="#F1F1F2">
                <v:path arrowok="t"/>
              </v:shape>
            </v:group>
            <v:group style="position:absolute;left:8577;top:308;width:2;height:47" coordorigin="8577,308" coordsize="2,47">
              <v:shape style="position:absolute;left:8577;top:308;width:2;height:47" coordorigin="8577,308" coordsize="0,47" path="m8577,355l8577,308e" filled="f" stroked="t" strokeweight=".377689pt" strokecolor="#F1F1F2">
                <v:path arrowok="t"/>
              </v:shape>
            </v:group>
            <v:group style="position:absolute;left:8577;top:1032;width:2;height:3637" coordorigin="8577,1032" coordsize="2,3637">
              <v:shape style="position:absolute;left:8577;top:1032;width:2;height:3637" coordorigin="8577,1032" coordsize="0,3637" path="m8577,4669l8577,1032e" filled="f" stroked="t" strokeweight=".377689pt" strokecolor="#F1F1F2">
                <v:path arrowok="t"/>
              </v:shape>
            </v:group>
            <v:group style="position:absolute;left:8724;top:308;width:2;height:47" coordorigin="8724,308" coordsize="2,47">
              <v:shape style="position:absolute;left:8724;top:308;width:2;height:47" coordorigin="8724,308" coordsize="0,47" path="m8724,355l8724,308e" filled="f" stroked="t" strokeweight=".377689pt" strokecolor="#F1F1F2">
                <v:path arrowok="t"/>
              </v:shape>
            </v:group>
            <v:group style="position:absolute;left:8724;top:1032;width:2;height:3637" coordorigin="8724,1032" coordsize="2,3637">
              <v:shape style="position:absolute;left:8724;top:1032;width:2;height:3637" coordorigin="8724,1032" coordsize="0,3637" path="m8724,4669l8724,1032e" filled="f" stroked="t" strokeweight=".377689pt" strokecolor="#F1F1F2">
                <v:path arrowok="t"/>
              </v:shape>
            </v:group>
            <v:group style="position:absolute;left:8868;top:308;width:2;height:47" coordorigin="8868,308" coordsize="2,47">
              <v:shape style="position:absolute;left:8868;top:308;width:2;height:47" coordorigin="8868,308" coordsize="0,47" path="m8868,355l8868,308e" filled="f" stroked="t" strokeweight=".377689pt" strokecolor="#F1F1F2">
                <v:path arrowok="t"/>
              </v:shape>
            </v:group>
            <v:group style="position:absolute;left:8868;top:1032;width:2;height:3637" coordorigin="8868,1032" coordsize="2,3637">
              <v:shape style="position:absolute;left:8868;top:1032;width:2;height:3637" coordorigin="8868,1032" coordsize="0,3637" path="m8868,4669l8868,1032e" filled="f" stroked="t" strokeweight=".377689pt" strokecolor="#F1F1F2">
                <v:path arrowok="t"/>
              </v:shape>
            </v:group>
            <v:group style="position:absolute;left:9015;top:308;width:2;height:47" coordorigin="9015,308" coordsize="2,47">
              <v:shape style="position:absolute;left:9015;top:308;width:2;height:47" coordorigin="9015,308" coordsize="0,47" path="m9015,355l9015,308e" filled="f" stroked="t" strokeweight=".377689pt" strokecolor="#F1F1F2">
                <v:path arrowok="t"/>
              </v:shape>
            </v:group>
            <v:group style="position:absolute;left:9015;top:1032;width:2;height:3637" coordorigin="9015,1032" coordsize="2,3637">
              <v:shape style="position:absolute;left:9015;top:1032;width:2;height:3637" coordorigin="9015,1032" coordsize="0,3637" path="m9015,4669l9015,1032e" filled="f" stroked="t" strokeweight=".377689pt" strokecolor="#F1F1F2">
                <v:path arrowok="t"/>
              </v:shape>
            </v:group>
            <v:group style="position:absolute;left:9164;top:308;width:2;height:4361" coordorigin="9164,308" coordsize="2,4361">
              <v:shape style="position:absolute;left:9164;top:308;width:2;height:4361" coordorigin="9164,308" coordsize="0,4361" path="m9164,4669l9164,308e" filled="f" stroked="t" strokeweight=".377689pt" strokecolor="#F1F1F2">
                <v:path arrowok="t"/>
              </v:shape>
            </v:group>
            <v:group style="position:absolute;left:9307;top:308;width:2;height:4361" coordorigin="9307,308" coordsize="2,4361">
              <v:shape style="position:absolute;left:9307;top:308;width:2;height:4361" coordorigin="9307,308" coordsize="0,4361" path="m9307,4669l9307,308e" filled="f" stroked="t" strokeweight=".377689pt" strokecolor="#F1F1F2">
                <v:path arrowok="t"/>
              </v:shape>
            </v:group>
            <v:group style="position:absolute;left:9455;top:308;width:2;height:4361" coordorigin="9455,308" coordsize="2,4361">
              <v:shape style="position:absolute;left:9455;top:308;width:2;height:4361" coordorigin="9455,308" coordsize="0,4361" path="m9455,4669l9455,308e" filled="f" stroked="t" strokeweight=".377689pt" strokecolor="#F1F1F2">
                <v:path arrowok="t"/>
              </v:shape>
            </v:group>
            <v:group style="position:absolute;left:875;top:4560;width:8709;height:2" coordorigin="875,4560" coordsize="8709,2">
              <v:shape style="position:absolute;left:875;top:4560;width:8709;height:2" coordorigin="875,4560" coordsize="8709,0" path="m875,4560l9585,4560e" filled="f" stroked="t" strokeweight=".441639pt" strokecolor="#F1F1F2">
                <v:path arrowok="t"/>
              </v:shape>
            </v:group>
            <v:group style="position:absolute;left:5300;top:4450;width:4284;height:2" coordorigin="5300,4450" coordsize="4284,2">
              <v:shape style="position:absolute;left:5300;top:4450;width:4284;height:2" coordorigin="5300,4450" coordsize="4284,0" path="m5300,4450l9585,4450e" filled="f" stroked="t" strokeweight=".441639pt" strokecolor="#F1F1F2">
                <v:path arrowok="t"/>
              </v:shape>
            </v:group>
            <v:group style="position:absolute;left:875;top:4450;width:3730;height:2" coordorigin="875,4450" coordsize="3730,2">
              <v:shape style="position:absolute;left:875;top:4450;width:3730;height:2" coordorigin="875,4450" coordsize="3730,0" path="m875,4450l4605,4450e" filled="f" stroked="t" strokeweight=".441639pt" strokecolor="#F1F1F2">
                <v:path arrowok="t"/>
              </v:shape>
            </v:group>
            <v:group style="position:absolute;left:5300;top:4341;width:4284;height:2" coordorigin="5300,4341" coordsize="4284,2">
              <v:shape style="position:absolute;left:5300;top:4341;width:4284;height:2" coordorigin="5300,4341" coordsize="4284,0" path="m5300,4341l9585,4341e" filled="f" stroked="t" strokeweight=".441639pt" strokecolor="#F1F1F2">
                <v:path arrowok="t"/>
              </v:shape>
            </v:group>
            <v:group style="position:absolute;left:875;top:4341;width:3730;height:2" coordorigin="875,4341" coordsize="3730,2">
              <v:shape style="position:absolute;left:875;top:4341;width:3730;height:2" coordorigin="875,4341" coordsize="3730,0" path="m875,4341l4605,4341e" filled="f" stroked="t" strokeweight=".441639pt" strokecolor="#F1F1F2">
                <v:path arrowok="t"/>
              </v:shape>
            </v:group>
            <v:group style="position:absolute;left:5300;top:4233;width:4284;height:2" coordorigin="5300,4233" coordsize="4284,2">
              <v:shape style="position:absolute;left:5300;top:4233;width:4284;height:2" coordorigin="5300,4233" coordsize="4284,0" path="m5300,4233l9585,4233e" filled="f" stroked="t" strokeweight=".441639pt" strokecolor="#F1F1F2">
                <v:path arrowok="t"/>
              </v:shape>
            </v:group>
            <v:group style="position:absolute;left:875;top:4233;width:3730;height:2" coordorigin="875,4233" coordsize="3730,2">
              <v:shape style="position:absolute;left:875;top:4233;width:3730;height:2" coordorigin="875,4233" coordsize="3730,0" path="m875,4233l4605,4233e" filled="f" stroked="t" strokeweight=".441639pt" strokecolor="#F1F1F2">
                <v:path arrowok="t"/>
              </v:shape>
            </v:group>
            <v:group style="position:absolute;left:5300;top:4124;width:4284;height:2" coordorigin="5300,4124" coordsize="4284,2">
              <v:shape style="position:absolute;left:5300;top:4124;width:4284;height:2" coordorigin="5300,4124" coordsize="4284,0" path="m5300,4124l9585,4124e" filled="f" stroked="t" strokeweight=".441639pt" strokecolor="#F1F1F2">
                <v:path arrowok="t"/>
              </v:shape>
            </v:group>
            <v:group style="position:absolute;left:875;top:4124;width:3730;height:2" coordorigin="875,4124" coordsize="3730,2">
              <v:shape style="position:absolute;left:875;top:4124;width:3730;height:2" coordorigin="875,4124" coordsize="3730,0" path="m875,4124l4605,4124e" filled="f" stroked="t" strokeweight=".441639pt" strokecolor="#F1F1F2">
                <v:path arrowok="t"/>
              </v:shape>
            </v:group>
            <v:group style="position:absolute;left:5300;top:4015;width:4284;height:2" coordorigin="5300,4015" coordsize="4284,2">
              <v:shape style="position:absolute;left:5300;top:4015;width:4284;height:2" coordorigin="5300,4015" coordsize="4284,0" path="m5300,4015l9585,4015e" filled="f" stroked="t" strokeweight=".441639pt" strokecolor="#F1F1F2">
                <v:path arrowok="t"/>
              </v:shape>
            </v:group>
            <v:group style="position:absolute;left:875;top:4015;width:3730;height:2" coordorigin="875,4015" coordsize="3730,2">
              <v:shape style="position:absolute;left:875;top:4015;width:3730;height:2" coordorigin="875,4015" coordsize="3730,0" path="m875,4015l4605,4015e" filled="f" stroked="t" strokeweight=".441639pt" strokecolor="#F1F1F2">
                <v:path arrowok="t"/>
              </v:shape>
            </v:group>
            <v:group style="position:absolute;left:875;top:3906;width:8709;height:2" coordorigin="875,3906" coordsize="8709,2">
              <v:shape style="position:absolute;left:875;top:3906;width:8709;height:2" coordorigin="875,3906" coordsize="8709,0" path="m875,3906l9585,3906e" filled="f" stroked="t" strokeweight=".441639pt" strokecolor="#F1F1F2">
                <v:path arrowok="t"/>
              </v:shape>
            </v:group>
            <v:group style="position:absolute;left:875;top:3796;width:8709;height:2" coordorigin="875,3796" coordsize="8709,2">
              <v:shape style="position:absolute;left:875;top:3796;width:8709;height:2" coordorigin="875,3796" coordsize="8709,0" path="m875,3796l9585,3796e" filled="f" stroked="t" strokeweight=".441639pt" strokecolor="#F1F1F2">
                <v:path arrowok="t"/>
              </v:shape>
            </v:group>
            <v:group style="position:absolute;left:875;top:3687;width:8709;height:2" coordorigin="875,3687" coordsize="8709,2">
              <v:shape style="position:absolute;left:875;top:3687;width:8709;height:2" coordorigin="875,3687" coordsize="8709,0" path="m875,3687l9585,3687e" filled="f" stroked="t" strokeweight=".441639pt" strokecolor="#F1F1F2">
                <v:path arrowok="t"/>
              </v:shape>
            </v:group>
            <v:group style="position:absolute;left:875;top:3578;width:8709;height:2" coordorigin="875,3578" coordsize="8709,2">
              <v:shape style="position:absolute;left:875;top:3578;width:8709;height:2" coordorigin="875,3578" coordsize="8709,0" path="m875,3578l9585,3578e" filled="f" stroked="t" strokeweight=".441639pt" strokecolor="#F1F1F2">
                <v:path arrowok="t"/>
              </v:shape>
            </v:group>
            <v:group style="position:absolute;left:875;top:3469;width:8709;height:2" coordorigin="875,3469" coordsize="8709,2">
              <v:shape style="position:absolute;left:875;top:3469;width:8709;height:2" coordorigin="875,3469" coordsize="8709,0" path="m875,3469l9585,3469e" filled="f" stroked="t" strokeweight=".441639pt" strokecolor="#F1F1F2">
                <v:path arrowok="t"/>
              </v:shape>
            </v:group>
            <v:group style="position:absolute;left:4009;top:3361;width:5576;height:2" coordorigin="4009,3361" coordsize="5576,2">
              <v:shape style="position:absolute;left:4009;top:3361;width:5576;height:2" coordorigin="4009,3361" coordsize="5576,0" path="m4009,3361l9585,3361e" filled="f" stroked="t" strokeweight=".441639pt" strokecolor="#F1F1F2">
                <v:path arrowok="t"/>
              </v:shape>
            </v:group>
            <v:group style="position:absolute;left:875;top:3361;width:2476;height:2" coordorigin="875,3361" coordsize="2476,2">
              <v:shape style="position:absolute;left:875;top:3361;width:2476;height:2" coordorigin="875,3361" coordsize="2476,0" path="m875,3361l3351,3361e" filled="f" stroked="t" strokeweight=".441639pt" strokecolor="#F1F1F2">
                <v:path arrowok="t"/>
              </v:shape>
            </v:group>
            <v:group style="position:absolute;left:4009;top:3252;width:5576;height:2" coordorigin="4009,3252" coordsize="5576,2">
              <v:shape style="position:absolute;left:4009;top:3252;width:5576;height:2" coordorigin="4009,3252" coordsize="5576,0" path="m4009,3252l9585,3252e" filled="f" stroked="t" strokeweight=".441639pt" strokecolor="#F1F1F2">
                <v:path arrowok="t"/>
              </v:shape>
            </v:group>
            <v:group style="position:absolute;left:875;top:3252;width:2476;height:2" coordorigin="875,3252" coordsize="2476,2">
              <v:shape style="position:absolute;left:875;top:3252;width:2476;height:2" coordorigin="875,3252" coordsize="2476,0" path="m875,3252l3351,3252e" filled="f" stroked="t" strokeweight=".441639pt" strokecolor="#F1F1F2">
                <v:path arrowok="t"/>
              </v:shape>
            </v:group>
            <v:group style="position:absolute;left:4009;top:3143;width:5576;height:2" coordorigin="4009,3143" coordsize="5576,2">
              <v:shape style="position:absolute;left:4009;top:3143;width:5576;height:2" coordorigin="4009,3143" coordsize="5576,0" path="m4009,3143l9585,3143e" filled="f" stroked="t" strokeweight=".441639pt" strokecolor="#F1F1F2">
                <v:path arrowok="t"/>
              </v:shape>
            </v:group>
            <v:group style="position:absolute;left:875;top:3143;width:2476;height:2" coordorigin="875,3143" coordsize="2476,2">
              <v:shape style="position:absolute;left:875;top:3143;width:2476;height:2" coordorigin="875,3143" coordsize="2476,0" path="m875,3143l3351,3143e" filled="f" stroked="t" strokeweight=".441639pt" strokecolor="#F1F1F2">
                <v:path arrowok="t"/>
              </v:shape>
            </v:group>
            <v:group style="position:absolute;left:4009;top:3033;width:5576;height:2" coordorigin="4009,3033" coordsize="5576,2">
              <v:shape style="position:absolute;left:4009;top:3033;width:5576;height:2" coordorigin="4009,3033" coordsize="5576,0" path="m4009,3033l9585,3033e" filled="f" stroked="t" strokeweight=".441639pt" strokecolor="#F1F1F2">
                <v:path arrowok="t"/>
              </v:shape>
            </v:group>
            <v:group style="position:absolute;left:875;top:3033;width:2476;height:2" coordorigin="875,3033" coordsize="2476,2">
              <v:shape style="position:absolute;left:875;top:3033;width:2476;height:2" coordorigin="875,3033" coordsize="2476,0" path="m875,3033l3351,3033e" filled="f" stroked="t" strokeweight=".441639pt" strokecolor="#F1F1F2">
                <v:path arrowok="t"/>
              </v:shape>
            </v:group>
            <v:group style="position:absolute;left:4009;top:2924;width:5576;height:2" coordorigin="4009,2924" coordsize="5576,2">
              <v:shape style="position:absolute;left:4009;top:2924;width:5576;height:2" coordorigin="4009,2924" coordsize="5576,0" path="m4009,2924l9585,2924e" filled="f" stroked="t" strokeweight=".441639pt" strokecolor="#F1F1F2">
                <v:path arrowok="t"/>
              </v:shape>
            </v:group>
            <v:group style="position:absolute;left:875;top:2924;width:2476;height:2" coordorigin="875,2924" coordsize="2476,2">
              <v:shape style="position:absolute;left:875;top:2924;width:2476;height:2" coordorigin="875,2924" coordsize="2476,0" path="m875,2924l3351,2924e" filled="f" stroked="t" strokeweight=".441639pt" strokecolor="#F1F1F2">
                <v:path arrowok="t"/>
              </v:shape>
            </v:group>
            <v:group style="position:absolute;left:875;top:2815;width:8709;height:2" coordorigin="875,2815" coordsize="8709,2">
              <v:shape style="position:absolute;left:875;top:2815;width:8709;height:2" coordorigin="875,2815" coordsize="8709,0" path="m875,2815l9585,2815e" filled="f" stroked="t" strokeweight=".441639pt" strokecolor="#F1F1F2">
                <v:path arrowok="t"/>
              </v:shape>
            </v:group>
            <v:group style="position:absolute;left:875;top:2706;width:8709;height:2" coordorigin="875,2706" coordsize="8709,2">
              <v:shape style="position:absolute;left:875;top:2706;width:8709;height:2" coordorigin="875,2706" coordsize="8709,0" path="m875,2706l9585,2706e" filled="f" stroked="t" strokeweight=".441639pt" strokecolor="#F1F1F2">
                <v:path arrowok="t"/>
              </v:shape>
            </v:group>
            <v:group style="position:absolute;left:875;top:2597;width:8709;height:2" coordorigin="875,2597" coordsize="8709,2">
              <v:shape style="position:absolute;left:875;top:2597;width:8709;height:2" coordorigin="875,2597" coordsize="8709,0" path="m875,2597l9585,2597e" filled="f" stroked="t" strokeweight=".441639pt" strokecolor="#F1F1F2">
                <v:path arrowok="t"/>
              </v:shape>
            </v:group>
            <v:group style="position:absolute;left:875;top:2489;width:8709;height:2" coordorigin="875,2489" coordsize="8709,2">
              <v:shape style="position:absolute;left:875;top:2489;width:8709;height:2" coordorigin="875,2489" coordsize="8709,0" path="m875,2489l9585,2489e" filled="f" stroked="t" strokeweight=".441639pt" strokecolor="#F1F1F2">
                <v:path arrowok="t"/>
              </v:shape>
            </v:group>
            <v:group style="position:absolute;left:875;top:2378;width:8709;height:2" coordorigin="875,2378" coordsize="8709,2">
              <v:shape style="position:absolute;left:875;top:2378;width:8709;height:2" coordorigin="875,2378" coordsize="8709,0" path="m875,2378l9585,2378e" filled="f" stroked="t" strokeweight=".441639pt" strokecolor="#F1F1F2">
                <v:path arrowok="t"/>
              </v:shape>
            </v:group>
            <v:group style="position:absolute;left:875;top:2270;width:8709;height:2" coordorigin="875,2270" coordsize="8709,2">
              <v:shape style="position:absolute;left:875;top:2270;width:8709;height:2" coordorigin="875,2270" coordsize="8709,0" path="m875,2270l9585,2270e" filled="f" stroked="t" strokeweight=".441639pt" strokecolor="#F1F1F2">
                <v:path arrowok="t"/>
              </v:shape>
            </v:group>
            <v:group style="position:absolute;left:875;top:2161;width:8709;height:2" coordorigin="875,2161" coordsize="8709,2">
              <v:shape style="position:absolute;left:875;top:2161;width:8709;height:2" coordorigin="875,2161" coordsize="8709,0" path="m875,2161l9585,2161e" filled="f" stroked="t" strokeweight=".441639pt" strokecolor="#F1F1F2">
                <v:path arrowok="t"/>
              </v:shape>
            </v:group>
            <v:group style="position:absolute;left:875;top:2052;width:8709;height:2" coordorigin="875,2052" coordsize="8709,2">
              <v:shape style="position:absolute;left:875;top:2052;width:8709;height:2" coordorigin="875,2052" coordsize="8709,0" path="m875,2052l9585,2052e" filled="f" stroked="t" strokeweight=".441639pt" strokecolor="#F1F1F2">
                <v:path arrowok="t"/>
              </v:shape>
            </v:group>
            <v:group style="position:absolute;left:875;top:1943;width:8709;height:2" coordorigin="875,1943" coordsize="8709,2">
              <v:shape style="position:absolute;left:875;top:1943;width:8709;height:2" coordorigin="875,1943" coordsize="8709,0" path="m875,1943l9585,1943e" filled="f" stroked="t" strokeweight=".441639pt" strokecolor="#F1F1F2">
                <v:path arrowok="t"/>
              </v:shape>
            </v:group>
            <v:group style="position:absolute;left:875;top:1834;width:8709;height:2" coordorigin="875,1834" coordsize="8709,2">
              <v:shape style="position:absolute;left:875;top:1834;width:8709;height:2" coordorigin="875,1834" coordsize="8709,0" path="m875,1834l9585,1834e" filled="f" stroked="t" strokeweight=".441639pt" strokecolor="#F1F1F2">
                <v:path arrowok="t"/>
              </v:shape>
            </v:group>
            <v:group style="position:absolute;left:875;top:1726;width:8709;height:2" coordorigin="875,1726" coordsize="8709,2">
              <v:shape style="position:absolute;left:875;top:1726;width:8709;height:2" coordorigin="875,1726" coordsize="8709,0" path="m875,1726l9585,1726e" filled="f" stroked="t" strokeweight=".441639pt" strokecolor="#F1F1F2">
                <v:path arrowok="t"/>
              </v:shape>
            </v:group>
            <v:group style="position:absolute;left:875;top:1615;width:8709;height:2" coordorigin="875,1615" coordsize="8709,2">
              <v:shape style="position:absolute;left:875;top:1615;width:8709;height:2" coordorigin="875,1615" coordsize="8709,0" path="m875,1615l9585,1615e" filled="f" stroked="t" strokeweight=".441639pt" strokecolor="#F1F1F2">
                <v:path arrowok="t"/>
              </v:shape>
            </v:group>
            <v:group style="position:absolute;left:875;top:1506;width:8709;height:2" coordorigin="875,1506" coordsize="8709,2">
              <v:shape style="position:absolute;left:875;top:1506;width:8709;height:2" coordorigin="875,1506" coordsize="8709,0" path="m875,1506l9585,1506e" filled="f" stroked="t" strokeweight=".441639pt" strokecolor="#F1F1F2">
                <v:path arrowok="t"/>
              </v:shape>
            </v:group>
            <v:group style="position:absolute;left:875;top:1398;width:8709;height:2" coordorigin="875,1398" coordsize="8709,2">
              <v:shape style="position:absolute;left:875;top:1398;width:8709;height:2" coordorigin="875,1398" coordsize="8709,0" path="m875,1398l9585,1398e" filled="f" stroked="t" strokeweight=".441639pt" strokecolor="#F1F1F2">
                <v:path arrowok="t"/>
              </v:shape>
            </v:group>
            <v:group style="position:absolute;left:875;top:1289;width:8709;height:2" coordorigin="875,1289" coordsize="8709,2">
              <v:shape style="position:absolute;left:875;top:1289;width:8709;height:2" coordorigin="875,1289" coordsize="8709,0" path="m875,1289l9585,1289e" filled="f" stroked="t" strokeweight=".441639pt" strokecolor="#F1F1F2">
                <v:path arrowok="t"/>
              </v:shape>
            </v:group>
            <v:group style="position:absolute;left:875;top:1180;width:8709;height:2" coordorigin="875,1180" coordsize="8709,2">
              <v:shape style="position:absolute;left:875;top:1180;width:8709;height:2" coordorigin="875,1180" coordsize="8709,0" path="m875,1180l9585,1180e" filled="f" stroked="t" strokeweight=".441639pt" strokecolor="#F1F1F2">
                <v:path arrowok="t"/>
              </v:shape>
            </v:group>
            <v:group style="position:absolute;left:875;top:1071;width:8709;height:2" coordorigin="875,1071" coordsize="8709,2">
              <v:shape style="position:absolute;left:875;top:1071;width:8709;height:2" coordorigin="875,1071" coordsize="8709,0" path="m875,1071l9585,1071e" filled="f" stroked="t" strokeweight=".441639pt" strokecolor="#F1F1F2">
                <v:path arrowok="t"/>
              </v:shape>
            </v:group>
            <v:group style="position:absolute;left:9085;top:961;width:500;height:2" coordorigin="9085,961" coordsize="500,2">
              <v:shape style="position:absolute;left:9085;top:961;width:500;height:2" coordorigin="9085,961" coordsize="500,0" path="m9085,961l9585,961e" filled="f" stroked="t" strokeweight=".441639pt" strokecolor="#F1F1F2">
                <v:path arrowok="t"/>
              </v:shape>
            </v:group>
            <v:group style="position:absolute;left:2427;top:961;width:6063;height:2" coordorigin="2427,961" coordsize="6063,2">
              <v:shape style="position:absolute;left:2427;top:961;width:6063;height:2" coordorigin="2427,961" coordsize="6063,0" path="m2427,961l8490,961e" filled="f" stroked="t" strokeweight=".441639pt" strokecolor="#F1F1F2">
                <v:path arrowok="t"/>
              </v:shape>
            </v:group>
            <v:group style="position:absolute;left:875;top:961;width:857;height:2" coordorigin="875,961" coordsize="857,2">
              <v:shape style="position:absolute;left:875;top:961;width:857;height:2" coordorigin="875,961" coordsize="857,0" path="m875,961l1732,961e" filled="f" stroked="t" strokeweight=".441639pt" strokecolor="#F1F1F2">
                <v:path arrowok="t"/>
              </v:shape>
            </v:group>
            <v:group style="position:absolute;left:9085;top:852;width:500;height:2" coordorigin="9085,852" coordsize="500,2">
              <v:shape style="position:absolute;left:9085;top:852;width:500;height:2" coordorigin="9085,852" coordsize="500,0" path="m9085,852l9585,852e" filled="f" stroked="t" strokeweight=".441639pt" strokecolor="#F1F1F2">
                <v:path arrowok="t"/>
              </v:shape>
            </v:group>
            <v:group style="position:absolute;left:2427;top:852;width:6063;height:2" coordorigin="2427,852" coordsize="6063,2">
              <v:shape style="position:absolute;left:2427;top:852;width:6063;height:2" coordorigin="2427,852" coordsize="6063,0" path="m2427,852l8490,852e" filled="f" stroked="t" strokeweight=".441639pt" strokecolor="#F1F1F2">
                <v:path arrowok="t"/>
              </v:shape>
            </v:group>
            <v:group style="position:absolute;left:875;top:852;width:857;height:2" coordorigin="875,852" coordsize="857,2">
              <v:shape style="position:absolute;left:875;top:852;width:857;height:2" coordorigin="875,852" coordsize="857,0" path="m875,852l1732,852e" filled="f" stroked="t" strokeweight=".441639pt" strokecolor="#F1F1F2">
                <v:path arrowok="t"/>
              </v:shape>
            </v:group>
            <v:group style="position:absolute;left:9085;top:743;width:500;height:2" coordorigin="9085,743" coordsize="500,2">
              <v:shape style="position:absolute;left:9085;top:743;width:500;height:2" coordorigin="9085,743" coordsize="500,0" path="m9085,743l9585,743e" filled="f" stroked="t" strokeweight=".441639pt" strokecolor="#F1F1F2">
                <v:path arrowok="t"/>
              </v:shape>
            </v:group>
            <v:group style="position:absolute;left:2427;top:743;width:6063;height:2" coordorigin="2427,743" coordsize="6063,2">
              <v:shape style="position:absolute;left:2427;top:743;width:6063;height:2" coordorigin="2427,743" coordsize="6063,0" path="m2427,743l8490,743e" filled="f" stroked="t" strokeweight=".441639pt" strokecolor="#F1F1F2">
                <v:path arrowok="t"/>
              </v:shape>
            </v:group>
            <v:group style="position:absolute;left:875;top:743;width:857;height:2" coordorigin="875,743" coordsize="857,2">
              <v:shape style="position:absolute;left:875;top:743;width:857;height:2" coordorigin="875,743" coordsize="857,0" path="m875,743l1732,743e" filled="f" stroked="t" strokeweight=".441639pt" strokecolor="#F1F1F2">
                <v:path arrowok="t"/>
              </v:shape>
            </v:group>
            <v:group style="position:absolute;left:9085;top:634;width:500;height:2" coordorigin="9085,634" coordsize="500,2">
              <v:shape style="position:absolute;left:9085;top:634;width:500;height:2" coordorigin="9085,634" coordsize="500,0" path="m9085,634l9585,634e" filled="f" stroked="t" strokeweight=".441639pt" strokecolor="#F1F1F2">
                <v:path arrowok="t"/>
              </v:shape>
            </v:group>
            <v:group style="position:absolute;left:2427;top:634;width:6063;height:2" coordorigin="2427,634" coordsize="6063,2">
              <v:shape style="position:absolute;left:2427;top:634;width:6063;height:2" coordorigin="2427,634" coordsize="6063,0" path="m2427,634l8490,634e" filled="f" stroked="t" strokeweight=".441639pt" strokecolor="#F1F1F2">
                <v:path arrowok="t"/>
              </v:shape>
            </v:group>
            <v:group style="position:absolute;left:875;top:634;width:857;height:2" coordorigin="875,634" coordsize="857,2">
              <v:shape style="position:absolute;left:875;top:634;width:857;height:2" coordorigin="875,634" coordsize="857,0" path="m875,634l1732,634e" filled="f" stroked="t" strokeweight=".441639pt" strokecolor="#F1F1F2">
                <v:path arrowok="t"/>
              </v:shape>
            </v:group>
            <v:group style="position:absolute;left:9085;top:526;width:500;height:2" coordorigin="9085,526" coordsize="500,2">
              <v:shape style="position:absolute;left:9085;top:526;width:500;height:2" coordorigin="9085,526" coordsize="500,0" path="m9085,526l9585,526e" filled="f" stroked="t" strokeweight=".441639pt" strokecolor="#F1F1F2">
                <v:path arrowok="t"/>
              </v:shape>
            </v:group>
            <v:group style="position:absolute;left:2427;top:526;width:6063;height:2" coordorigin="2427,526" coordsize="6063,2">
              <v:shape style="position:absolute;left:2427;top:526;width:6063;height:2" coordorigin="2427,526" coordsize="6063,0" path="m2427,526l8490,526e" filled="f" stroked="t" strokeweight=".441639pt" strokecolor="#F1F1F2">
                <v:path arrowok="t"/>
              </v:shape>
            </v:group>
            <v:group style="position:absolute;left:875;top:526;width:857;height:2" coordorigin="875,526" coordsize="857,2">
              <v:shape style="position:absolute;left:875;top:526;width:857;height:2" coordorigin="875,526" coordsize="857,0" path="m875,526l1732,526e" filled="f" stroked="t" strokeweight=".441639pt" strokecolor="#F1F1F2">
                <v:path arrowok="t"/>
              </v:shape>
            </v:group>
            <v:group style="position:absolute;left:9085;top:417;width:500;height:2" coordorigin="9085,417" coordsize="500,2">
              <v:shape style="position:absolute;left:9085;top:417;width:500;height:2" coordorigin="9085,417" coordsize="500,0" path="m9085,417l9585,417e" filled="f" stroked="t" strokeweight=".441639pt" strokecolor="#F1F1F2">
                <v:path arrowok="t"/>
              </v:shape>
            </v:group>
            <v:group style="position:absolute;left:2427;top:417;width:6063;height:2" coordorigin="2427,417" coordsize="6063,2">
              <v:shape style="position:absolute;left:2427;top:417;width:6063;height:2" coordorigin="2427,417" coordsize="6063,0" path="m2427,417l8490,417e" filled="f" stroked="t" strokeweight=".441639pt" strokecolor="#F1F1F2">
                <v:path arrowok="t"/>
              </v:shape>
            </v:group>
            <v:group style="position:absolute;left:875;top:417;width:857;height:2" coordorigin="875,417" coordsize="857,2">
              <v:shape style="position:absolute;left:875;top:417;width:857;height:2" coordorigin="875,417" coordsize="857,0" path="m875,417l1732,417e" filled="f" stroked="t" strokeweight=".441639pt" strokecolor="#F1F1F2">
                <v:path arrowok="t"/>
              </v:shape>
            </v:group>
            <v:group style="position:absolute;left:875;top:308;width:8709;height:2" coordorigin="875,308" coordsize="8709,2">
              <v:shape style="position:absolute;left:875;top:308;width:8709;height:2" coordorigin="875,308" coordsize="8709,0" path="m875,308l9585,308e" filled="f" stroked="t" strokeweight=".441639pt" strokecolor="#F1F1F2">
                <v:path arrowok="t"/>
              </v:shape>
              <v:shape style="position:absolute;left:872;top:396;width:8715;height:4274" type="#_x0000_t75">
                <v:imagedata r:id="rId9" o:title=""/>
              </v:shape>
            </v:group>
            <v:group style="position:absolute;left:3123;top:307;width:2;height:4363" coordorigin="3123,307" coordsize="2,4363">
              <v:shape style="position:absolute;left:3123;top:307;width:2;height:4363" coordorigin="3123,307" coordsize="0,4363" path="m3123,6785l3123,2423e" filled="f" stroked="t" strokeweight=".220861pt" strokecolor="#9E470E">
                <v:path arrowok="t"/>
              </v:shape>
            </v:group>
            <v:group style="position:absolute;left:875;top:4669;width:8709;height:2" coordorigin="875,4669" coordsize="8709,2">
              <v:shape style="position:absolute;left:875;top:4669;width:8709;height:2" coordorigin="875,4669" coordsize="8709,0" path="m875,4669l9584,4669e" filled="f" stroked="t" strokeweight=".441639pt" strokecolor="#DCDDDE">
                <v:path arrowok="t"/>
              </v:shape>
            </v:group>
            <v:group style="position:absolute;left:1619;top:369;width:58;height:65" coordorigin="1619,369" coordsize="58,65">
              <v:shape style="position:absolute;left:1619;top:369;width:58;height:65" coordorigin="1619,369" coordsize="58,65" path="m1653,434l1631,428,1619,411,1622,385,1634,369,1659,372,1673,385,1677,400,1670,423,1653,434e" filled="t" fillcolor="#FFFFFF" stroked="f">
                <v:path arrowok="t"/>
                <v:fill/>
              </v:shape>
            </v:group>
            <v:group style="position:absolute;left:1619;top:369;width:58;height:65" coordorigin="1619,369" coordsize="58,65">
              <v:shape style="position:absolute;left:1619;top:369;width:58;height:65" coordorigin="1619,369" coordsize="58,65" path="m1677,400l1670,423,1653,434,1631,428,1619,411,1622,385,1634,369,1659,372,1673,385,1677,400xe" filled="f" stroked="t" strokeweight=".946934pt" strokecolor="#865D24">
                <v:path arrowok="t"/>
              </v:shape>
            </v:group>
            <v:group style="position:absolute;left:4452;top:4018;width:58;height:65" coordorigin="4452,4018" coordsize="58,65">
              <v:shape style="position:absolute;left:4452;top:4018;width:58;height:65" coordorigin="4452,4018" coordsize="58,65" path="m4486,4083l4464,4077,4452,4060,4455,4034,4467,4018,4492,4021,4506,4034,4509,4049,4503,4072,4486,4083e" filled="t" fillcolor="#FFFFFF" stroked="f">
                <v:path arrowok="t"/>
                <v:fill/>
              </v:shape>
            </v:group>
            <v:group style="position:absolute;left:4452;top:4018;width:58;height:65" coordorigin="4452,4018" coordsize="58,65">
              <v:shape style="position:absolute;left:4452;top:4018;width:58;height:65" coordorigin="4452,4018" coordsize="58,65" path="m4509,4049l4503,4072,4486,4083,4464,4077,4452,4060,4455,4034,4467,4018,4492,4021,4506,4034,4509,4049xe" filled="f" stroked="t" strokeweight=".946934pt" strokecolor="#865D24">
                <v:path arrowok="t"/>
              </v:shape>
            </v:group>
            <v:group style="position:absolute;left:877;top:549;width:8704;height:2278" coordorigin="877,549" coordsize="8704,2278">
              <v:shape style="position:absolute;left:877;top:549;width:8704;height:2278" coordorigin="877,549" coordsize="8704,2278" path="m877,2635l882,2636,887,2614,901,2597,906,2581,911,2577,916,2597,921,2595,935,2602,940,2624,944,2590,948,2595,953,2597,968,2577,973,2608,977,2601,982,2593,987,2585,1002,2563,1006,2564,1011,2533,1016,2528,1035,2502,1040,2488,1044,2491,1049,2457,1054,2420,1068,2407,1073,2416,1078,2376,1083,2385,1087,2399,1102,2399,1107,2361,1112,2371,1116,2320,1121,2340,1136,2351,1141,2392,1144,2386,1149,2427,1154,2468,1168,2429,1173,2378,1178,2376,1183,2385,1188,2372,1246,2290,1249,2282,1254,2293,1269,2283,1274,2279,1278,2311,1283,2277,1288,2349,1307,2351,1312,2311,1317,2357,1322,2364,1336,2369,1341,2364,1346,2355,1350,2317,1355,2306,1369,2307,1374,2297,1379,2311,1384,2301,1388,2333,1403,2316,1408,2317,1413,2338,1417,2334,1422,2299,1437,2273,1442,2262,1446,2280,1450,2259,1474,2235,1479,2224,1484,2208,1489,2218,1503,2218,1508,2222,1513,2217,1518,2186,1523,2174,1537,2159,1542,2150,1547,2169,1550,2183,1555,2153,1570,2113,1574,2111,1579,2115,1584,2115,1603,2164,1608,2207,1613,2219,1618,2198,1623,2156,1637,2163,1642,2258,1647,2357,1651,2390,1655,2368,1670,2437,1675,2321,1680,2324,1684,2337,1689,2299,1704,2293,1709,2256,1713,2249,1718,2255,1723,2217,1738,2187,1742,2174,1747,2173,1752,2162,1756,2176,1770,2186,1775,2187,1780,2202,1785,2174,1790,2166,1809,2143,1814,2153,1819,2140,1823,2152,1838,2188,1843,2187,1848,2149,1852,2137,1856,2125,1871,2112,1875,2111,1880,2088,1885,2094,1890,2094,1904,2064,1909,2064,1914,2074,1919,2071,1924,2101,1938,2080,1943,2074,1948,2074,1953,2047,1956,2067,1971,2082,1976,2121,1981,2130,1985,2113,1990,2113,2005,2139,2010,2159,2014,2177,2019,2139,2024,2162,2039,2125,2043,2116,2048,2106,2053,2109,2057,2121,2071,2126,2076,2150,2081,2164,2086,2166,2091,2200,2105,2218,2110,2246,2115,2222,2120,2289,2124,2293,2139,2235,2144,2224,2149,2191,2153,2187,2158,2167,2172,2140,2176,2126,2181,2129,2186,2150,2191,2122,2205,2125,2210,2135,2215,2159,2220,2153,2225,2129,2239,2132,2244,2135,2249,2146,2254,2157,2259,2157,2282,2208,2286,2186,2291,2160,2306,2152,2311,2171,2315,2218,2320,2207,2325,2260,2340,2283,2344,2276,2349,2286,2354,2239,2359,2249,2377,2276,2382,2292,2387,2286,2392,2229,2406,2241,2411,2212,2416,2214,2421,2214,2425,2214,2440,2212,2445,2193,2450,2187,2454,2191,2459,2200,2472,2187,2477,2188,2482,2180,2487,2186,2492,2154,2506,2137,2511,2119,2516,2116,2521,2132,2526,2122,2540,2105,2545,2096,2550,2087,2555,2075,2559,2078,2573,2081,2578,2101,2582,2104,2587,2102,2592,2143,2607,2150,2611,2135,2616,2112,2621,2092,2626,2096,2640,2098,2645,2081,2650,2077,2655,2064,2660,2077,2673,2085,2678,2111,2683,2101,2688,2084,2692,2080,2707,2101,2712,2082,2717,2077,2721,2060,2726,2057,2741,2044,2746,2023,2750,2016,2755,2020,2773,2013,2778,1975,2783,1979,2788,1999,2793,2027,2807,2017,2812,2010,2817,1998,2822,1989,2827,1993,2841,1975,2846,1998,2851,2019,2856,2020,2860,2067,2874,2054,2879,2095,2883,2099,2941,2067,2946,2057,2951,2030,2956,2003,2961,2007,2974,2053,2979,2058,2984,2019,2989,2013,2993,2019,3008,2020,3013,2057,3018,2044,3022,2111,3027,2102,3047,2067,3051,2071,3056,2061,3061,2091,3074,2171,3079,2222,3084,2195,3089,2135,3094,2159,3108,2159,3113,2208,3118,2205,3123,2132,3128,2130,3142,2116,3147,2116,3152,2091,3157,2095,3161,2099,3175,2122,3180,2118,3184,2089,3189,2096,3194,2106,3218,2122,3223,2171,3228,2156,3242,2190,3247,2198,3252,2153,3257,2162,3262,2197,3275,2212,3280,2198,3285,2176,3289,2178,3294,2194,3309,2252,3314,2249,3319,2299,3323,2282,3328,2256,3348,2270,3352,2260,3357,2242,3362,2283,3375,2335,3380,2334,3385,2342,3390,2399,3395,2366,3409,2357,3414,2334,3419,2300,3424,2340,3428,2321,3443,2320,3448,2348,3453,2328,3457,2347,3462,2304,3476,2253,3480,2225,3485,2245,3490,2262,3509,2255,3514,2268,3519,2245,3524,2252,3529,2276,3543,2333,3548,2335,3553,2342,3558,2366,3563,2395,3577,2434,3581,2382,3586,2437,3590,2463,3595,2444,3610,2409,3615,2424,3619,2453,3624,2513,3629,2584,3644,2602,3648,2583,3653,2635,3658,2584,3663,2566,3677,2584,3681,2641,3686,2587,3691,2570,3696,2553,3710,2529,3715,2533,3720,2528,3725,2498,3729,2495,3744,2498,3749,2516,3754,2499,3758,2504,3763,2488,3778,2491,3781,2525,3786,2520,3791,2532,3796,2482,3810,2485,3815,2481,3820,2496,3825,2460,3830,2446,3844,2427,3849,2427,3854,2420,3859,2430,3864,2429,3878,2453,3882,2474,3887,2478,3891,2460,3896,2447,3911,2499,3916,2495,3920,2474,3925,2518,3930,2536,3945,2537,3949,2535,3954,2574,3959,2549,3978,2516,3983,2504,3987,2537,3992,2536,3997,2552,4011,2571,4016,2553,4021,2571,4026,2593,4030,2617,4045,2666,4050,2659,4055,2711,4059,2701,4064,2717,4079,2735,4084,2696,4087,2662,4092,2649,4097,2677,4116,2764,4121,2768,4126,2806,4131,2761,4145,2783,4150,2761,4155,2782,4160,2786,4165,2805,4179,2800,4184,2827,4187,2819,4192,2789,4197,2810,4212,2786,4216,2773,4221,2765,4226,2781,4231,2775,4246,2747,4250,2728,4255,2686,4260,2706,4265,2632,4279,2608,4284,2554,4288,2556,4293,2556,4297,2560,4312,2569,4317,2554,4322,2544,4326,2519,4331,2520,4346,2553,4351,2530,4355,2506,4360,2487,4365,2492,4380,2491,4384,2528,4388,2542,4393,2553,4398,2530,4412,2544,4417,2557,4422,2526,4427,2526,4432,2557,4446,2570,4451,2608,4456,2600,4461,2569,4465,2594,4480,2593,4485,2585,4490,2608,4493,2621,4498,2614,4517,2601,4522,2605,4527,2590,4532,2580,4546,2525,4551,2516,4556,2525,4561,2528,4566,2513,4580,2499,4585,2498,4647,2416,4652,2450,4656,2427,4661,2402,4666,2400,4681,2431,4685,2430,4690,2399,4694,2402,4699,2403,4713,2409,4718,2393,4723,2426,4728,2407,4733,2419,4747,2407,4752,2406,4757,2427,4762,2399,4766,2414,4791,2402,4794,2402,4799,2400,4814,2378,4818,2364,4823,2369,4828,2376,4833,2412,4847,2406,4852,2436,4857,2431,4862,2455,4867,2423,4881,2427,4886,2413,4891,2378,4896,2362,4899,2355,4914,2368,4919,2386,4924,2376,4928,2365,4933,2362,4962,2371,4967,2366,4982,2361,4986,2355,4991,2352,4996,2371,5000,2354,5014,2348,5019,2362,5024,2376,5029,2385,5034,2400,5048,2398,5053,2434,5058,2434,5063,2429,5067,2405,5087,2396,5092,2407,5096,2399,5100,2398,5114,2386,5119,2382,5124,2395,5129,2413,5134,2414,5148,2419,5153,2390,5158,2354,5163,2328,5168,2317,5182,2317,5187,2316,5192,2320,5197,2300,5200,2269,5215,2251,5220,2252,5224,2259,5229,2269,5234,2241,5249,2239,5253,2232,5258,2208,5263,2236,5268,2214,5282,2204,5287,2166,5292,2163,5297,2149,5301,2156,5315,2157,5320,2170,5325,2169,5349,2188,5354,2214,5359,2207,5363,2205,5368,2210,5383,2186,5388,2177,5392,2190,5397,2232,5402,2246,5415,2248,5420,2212,5425,2202,5430,2188,5435,2156,5449,2149,5454,2164,5459,2180,5464,2173,5469,2193,5483,2193,5488,2169,5493,2174,5498,2162,5502,2154,5516,2176,5521,2166,5525,2212,5535,2219,5550,2198,5554,2215,5559,2217,5564,2251,5569,2255,5583,2286,5588,2276,5593,2277,5598,2268,5603,2287,5616,2287,5621,2279,5626,2259,5631,2231,5635,2273,5650,2269,5655,2252,5660,2238,5664,2251,5669,2249,5684,2228,5689,2228,5693,2235,5698,2253,5703,2259,5716,2280,5721,2259,5726,2258,5731,2225,5736,2210,5750,2241,5755,2251,5760,2265,5765,2297,5770,2293,5784,2277,5789,2303,5794,2297,5799,2292,5817,2262,5822,2277,5826,2303,5831,2277,5836,2268,5860,2245,5865,2222,5870,2229,5884,2248,5889,2249,5894,2279,5899,2277,5904,2279,5917,2306,5922,2297,5927,2290,5932,2333,5936,2323,5951,2321,5956,2342,5961,2337,5965,2284,5970,2269,5985,2248,5990,2243,5994,2235,5999,2235,6004,2243,6017,2221,6022,2210,6027,2178,6032,2173,6037,2167,6051,2167,6056,2137,6061,2152,6066,2154,6070,2156,6085,2177,6090,2147,6095,2143,6100,2135,6104,2133,6118,2136,6122,2150,6127,2145,6132,2157,6137,2142,6151,2136,6156,2132,6161,2129,6166,2102,6171,2099,6185,2102,6190,2113,6195,2105,6200,2118,6205,2111,6218,2109,6223,2088,6228,2068,6232,2065,6237,2063,6257,2074,6261,2116,6266,2118,6271,2122,6286,2113,6290,2119,6295,2129,6300,2118,6305,2123,6318,2118,6323,2147,6328,2174,6333,2164,6338,2098,6352,2080,6357,2070,6362,2070,6367,2051,6371,2053,6386,2034,6391,2047,6396,2068,6400,2057,6405,2043,6419,2039,6467,1958,6472,1964,6486,1959,6491,1942,6496,1954,6501,1928,6506,1923,6519,1914,6524,1928,6533,1911,6538,1916,6553,1862,6558,1851,6562,1834,6567,1805,6572,1793,6587,1801,6591,1774,6596,1771,6601,1770,6606,1807,6619,1779,6624,1781,6629,1793,6634,1732,6639,1728,6653,1733,6658,1743,6663,1732,6668,1740,6672,1718,6687,1729,6692,1694,6697,1712,6721,1701,6724,1646,6729,1650,6734,1651,6739,1654,6753,1695,6758,1776,6763,1730,6768,1718,6773,1829,6787,1846,6792,1820,6797,1742,6802,1781,6807,1743,6821,1689,6825,1704,6834,1729,6839,1714,6854,1685,6859,1667,6863,1660,6868,1680,6873,1658,6888,1637,6892,1617,6897,1595,6902,1572,6907,1578,6921,1576,6925,1582,6930,1535,6935,1527,6939,1534,6954,1499,6959,1492,6964,1520,6968,1562,6973,1591,6988,1538,6993,1564,6997,1545,7002,1485,7007,1492,7025,1500,7030,1463,7035,1425,7040,1397,7054,1398,7059,1360,7064,1295,7069,1266,7074,1288,7088,1352,7093,1343,7098,1328,7103,1339,7107,1321,7122,1316,7126,1343,7130,1299,7135,1249,7140,1244,7155,1198,7159,1195,7164,1179,7169,1123,7174,1192,7188,1198,7193,1181,7198,1213,7203,1267,7208,1345,7222,1434,7227,1343,7240,1453,7255,1446,7260,1438,7265,1442,7269,1377,7274,1523,7289,1786,7294,1688,7298,1574,7303,1634,7308,1548,7323,1503,7327,1500,7331,1466,7336,1486,7341,1420,7355,1411,7360,1408,7365,1437,7370,1449,7375,1448,7389,1435,7394,1444,7399,1417,7404,1441,7408,1431,7423,1437,7428,1458,7431,1602,7436,1589,7441,1552,7456,1595,7460,1606,7465,1612,7470,1521,7475,1506,7489,1492,7499,1517,7504,1465,7509,1448,7523,1429,7528,1408,7532,1360,7537,1346,7541,1350,7556,1438,7561,1414,7575,1427,7590,1369,7595,1381,7599,1374,7609,1339,7624,1329,7628,1282,7633,1323,7637,1318,7642,1254,7656,1246,7661,1247,7666,1277,7671,1297,7676,1274,7690,1297,7695,1336,7700,1352,7709,1357,7724,1331,7729,1309,7734,1294,7737,1266,7742,1244,7757,1249,7761,1328,7766,1346,7771,1366,7776,1363,7790,1391,7795,1347,7800,1370,7805,1390,7810,1339,7824,1332,7829,1372,7834,1422,7837,1427,7842,1432,7857,1363,7862,1321,7866,1288,7871,1287,7876,1297,7891,1285,7895,1306,7900,1339,7905,1318,7910,1322,7924,1319,7929,1322,7934,1301,7938,1335,7943,1397,7957,1309,7962,1308,7967,1292,7972,1290,7976,1285,7991,1298,7996,1321,8005,1349,8010,1339,8025,1246,8030,1230,8034,1266,8038,1314,8043,1323,8057,1400,8062,1355,8067,1396,8072,1322,8077,1304,8091,1287,8096,1281,8101,1249,8158,1370,8163,1355,8167,1302,8172,1280,8177,1256,8192,1288,8196,1270,8201,1282,8206,1267,8211,1302,8225,1251,8230,1229,8235,1237,8240,1254,8244,1219,8258,1243,8263,1284,8268,1267,8273,1318,8292,1360,8297,1384,8302,1343,8306,1366,8311,1387,8326,1404,8331,1461,8335,1429,8340,1476,8344,1475,8358,1453,8363,1431,8368,1476,8373,1415,8378,1439,8392,1455,8397,1431,8402,1432,8407,1477,8412,1528,8426,1660,8431,1575,8436,1572,8459,1873,8464,1985,8468,2140,8473,1907,8478,1829,8493,1832,8497,1781,8502,1838,8507,1858,8512,1849,8526,1892,8531,1937,8536,1814,8541,1836,8546,1780,8559,1756,8564,1728,8569,1728,8578,1647,8593,1684,8598,1685,8603,1682,8607,1682,8612,1629,8627,1598,8632,1568,8636,1502,8641,1510,8646,1493,8659,1540,8664,1540,8669,1499,8674,1518,8679,1521,8693,1538,8698,1567,8703,1564,8708,1565,8727,1616,8732,1598,8737,1526,8742,1518,8746,1520,8760,1502,8764,1435,8769,1403,8774,1428,8779,1461,8793,1463,8798,1439,8803,1418,8808,1470,8813,1463,8827,1510,8832,1444,8837,1408,8842,1398,8847,1386,8860,1434,8865,1390,8870,1387,8874,1367,8879,1391,8894,1408,8899,1418,8903,1394,8908,1370,8913,1362,8928,1381,8932,1349,8937,1319,8942,1308,8947,1270,8960,1275,8965,1326,8970,1278,8975,1271,8980,1273,8994,1266,8999,1295,9004,1258,9009,1246,9013,1261,9028,1270,9033,1229,9038,1260,9042,1179,9047,1176,9061,1160,9065,1157,9070,1126,9075,1145,9080,1131,9094,1110,9099,1128,9104,1234,9109,1185,9114,1213,9128,1140,9133,1135,9138,1104,9143,1145,9148,1145,9161,1169,9166,1178,9171,1165,9175,1154,9180,1107,9195,1100,9200,1055,9204,1007,9209,1003,9214,966,9229,983,9233,943,9238,970,9243,922,9248,950,9261,907,9266,853,9271,860,9276,885,9281,950,9300,915,9305,891,9310,834,9314,778,9334,713,9339,734,9343,700,9362,755,9366,774,9371,703,9376,649,9381,700,9395,644,9400,634,9405,649,9410,666,9429,598,9434,606,9439,555,9444,556,9449,565,9462,549,9467,581,9472,639,9476,613,9481,649,9496,617,9501,630,9505,606,9510,613,9515,686,9530,679,9534,779,9539,805,9544,682,9549,826,9562,816,9567,757,9572,685,9577,663,9581,652e" filled="f" stroked="t" strokeweight="1.312618pt" strokecolor="#058889">
                <v:path arrowok="t"/>
              </v:shape>
            </v:group>
            <v:group style="position:absolute;left:9437;top:520;width:50;height:58" coordorigin="9437,520" coordsize="50,58">
              <v:shape style="position:absolute;left:9437;top:520;width:50;height:58" coordorigin="9437,520" coordsize="50,58" path="m9475,578l9448,578,9437,565,9437,533,9448,520,9475,520,9487,533,9487,565,9475,578e" filled="t" fillcolor="#FFFFFF" stroked="f">
                <v:path arrowok="t"/>
                <v:fill/>
              </v:shape>
            </v:group>
            <v:group style="position:absolute;left:9437;top:520;width:50;height:58" coordorigin="9437,520" coordsize="50,58">
              <v:shape style="position:absolute;left:9437;top:520;width:50;height:58" coordorigin="9437,520" coordsize="50,58" path="m9487,549l9487,565,9475,578,9462,578,9448,578,9437,565,9437,549,9437,533,9448,520,9462,520,9475,520,9487,533,9487,549xe" filled="f" stroked="t" strokeweight=".944307pt" strokecolor="#058889">
                <v:path arrowok="t"/>
              </v:shape>
            </v:group>
            <v:group style="position:absolute;left:4159;top:2798;width:50;height:58" coordorigin="4159,2798" coordsize="50,58">
              <v:shape style="position:absolute;left:4159;top:2798;width:50;height:58" coordorigin="4159,2798" coordsize="50,58" path="m4197,2856l4170,2856,4159,2843,4159,2811,4170,2798,4197,2798,4209,2811,4209,2843,4197,2856e" filled="t" fillcolor="#FFFFFF" stroked="f">
                <v:path arrowok="t"/>
                <v:fill/>
              </v:shape>
            </v:group>
            <v:group style="position:absolute;left:4159;top:2798;width:50;height:58" coordorigin="4159,2798" coordsize="50,58">
              <v:shape style="position:absolute;left:4159;top:2798;width:50;height:58" coordorigin="4159,2798" coordsize="50,58" path="m4209,2827l4209,2843,4197,2856,4184,2856,4170,2856,4159,2843,4159,2827,4159,2811,4170,2798,4184,2798,4197,2798,4209,2811,4209,2827xe" filled="f" stroked="t" strokeweight=".944307pt" strokecolor="#058889">
                <v:path arrowok="t"/>
              </v:shape>
            </v:group>
            <v:group style="position:absolute;left:1643;top:3749;width:1372;height:767" coordorigin="1643,3749" coordsize="1372,767">
              <v:shape style="position:absolute;left:1643;top:3749;width:1372;height:767" coordorigin="1643,3749" coordsize="1372,767" path="m1643,4516l3015,4516,3015,3749,1643,3749,1643,4516xe" filled="f" stroked="t" strokeweight=".426424pt" strokecolor="#C00000">
                <v:path arrowok="t"/>
              </v:shape>
            </v:group>
            <v:group style="position:absolute;left:1646;top:401;width:86;height:302" coordorigin="1646,401" coordsize="86,302">
              <v:shape style="position:absolute;left:1646;top:401;width:86;height:302" coordorigin="1646,401" coordsize="86,302" path="m1646,401l1686,704,1732,704e" filled="f" stroked="t" strokeweight=".382454pt" strokecolor="#B2B4B6">
                <v:path arrowok="t"/>
              </v:shape>
            </v:group>
            <v:group style="position:absolute;left:1732;top:365;width:695;height:677" coordorigin="1732,365" coordsize="695,677">
              <v:shape style="position:absolute;left:1732;top:365;width:695;height:677" coordorigin="1732,365" coordsize="695,677" path="m1732,365l2427,365,2427,1042,1732,1042,1732,365e" filled="t" fillcolor="#FFFFFF" stroked="f">
                <v:path arrowok="t"/>
                <v:fill/>
              </v:shape>
            </v:group>
            <v:group style="position:absolute;left:1732;top:365;width:695;height:677" coordorigin="1732,365" coordsize="695,677">
              <v:shape style="position:absolute;left:1732;top:365;width:695;height:677" coordorigin="1732,365" coordsize="695,677" path="m1732,1042l2427,1042,2427,365,1732,365,1732,1042xe" filled="f" stroked="t" strokeweight=".410512pt" strokecolor="#865D24">
                <v:path arrowok="t"/>
              </v:shape>
            </v:group>
            <v:group style="position:absolute;left:4479;top:4050;width:126;height:196" coordorigin="4479,4050" coordsize="126,196">
              <v:shape style="position:absolute;left:4479;top:4050;width:126;height:196" coordorigin="4479,4050" coordsize="126,196" path="m4479,4050l4560,4247,4605,4247e" filled="f" stroked="t" strokeweight=".396266pt" strokecolor="#B2B4B6">
                <v:path arrowok="t"/>
              </v:shape>
            </v:group>
            <v:group style="position:absolute;left:4605;top:3909;width:695;height:677" coordorigin="4605,3909" coordsize="695,677">
              <v:shape style="position:absolute;left:4605;top:3909;width:695;height:677" coordorigin="4605,3909" coordsize="695,677" path="m4605,3909l5300,3909,5300,4585,4605,4585,4605,3909e" filled="t" fillcolor="#FFFFFF" stroked="f">
                <v:path arrowok="t"/>
                <v:fill/>
              </v:shape>
            </v:group>
            <v:group style="position:absolute;left:4605;top:3909;width:695;height:677" coordorigin="4605,3909" coordsize="695,677">
              <v:shape style="position:absolute;left:4605;top:3909;width:695;height:677" coordorigin="4605,3909" coordsize="695,677" path="m4605,4585l5300,4585,5300,3909,4605,3909,4605,4585xe" filled="f" stroked="t" strokeweight=".410512pt" strokecolor="#865D24">
                <v:path arrowok="t"/>
              </v:shape>
            </v:group>
            <v:group style="position:absolute;left:9085;top:550;width:377;height:144" coordorigin="9085,550" coordsize="377,144">
              <v:shape style="position:absolute;left:9085;top:550;width:377;height:144" coordorigin="9085,550" coordsize="377,144" path="m9462,550l9130,694,9085,694e" filled="f" stroked="t" strokeweight=".433485pt" strokecolor="#B2B4B6">
                <v:path arrowok="t"/>
              </v:shape>
            </v:group>
            <v:group style="position:absolute;left:8490;top:355;width:595;height:677" coordorigin="8490,355" coordsize="595,677">
              <v:shape style="position:absolute;left:8490;top:355;width:595;height:677" coordorigin="8490,355" coordsize="595,677" path="m8490,355l9085,355,9085,1032,8490,1032,8490,355e" filled="t" fillcolor="#FFFFFF" stroked="f">
                <v:path arrowok="t"/>
                <v:fill/>
              </v:shape>
            </v:group>
            <v:group style="position:absolute;left:8490;top:355;width:595;height:677" coordorigin="8490,355" coordsize="595,677">
              <v:shape style="position:absolute;left:8490;top:355;width:595;height:677" coordorigin="8490,355" coordsize="595,677" path="m8490,1032l9085,1032,9085,355,8490,355,8490,1032xe" filled="f" stroked="t" strokeweight=".405558pt" strokecolor="#058889">
                <v:path arrowok="t"/>
              </v:shape>
            </v:group>
            <v:group style="position:absolute;left:4008;top:2828;width:175;height:308" coordorigin="4008,2828" coordsize="175,308">
              <v:shape style="position:absolute;left:4008;top:2828;width:175;height:308" coordorigin="4008,2828" coordsize="175,308" path="m4183,2828l4054,3136,4008,3136e" filled="f" stroked="t" strokeweight=".393323pt" strokecolor="#B2B4B6">
                <v:path arrowok="t"/>
              </v:shape>
            </v:group>
            <v:group style="position:absolute;left:3351;top:2798;width:658;height:677" coordorigin="3351,2798" coordsize="658,677">
              <v:shape style="position:absolute;left:3351;top:2798;width:658;height:677" coordorigin="3351,2798" coordsize="658,677" path="m3351,2798l4009,2798,4009,3475,3351,3475,3351,2798e" filled="t" fillcolor="#FFFFFF" stroked="f">
                <v:path arrowok="t"/>
                <v:fill/>
              </v:shape>
            </v:group>
            <v:group style="position:absolute;left:3351;top:2798;width:658;height:677" coordorigin="3351,2798" coordsize="658,677">
              <v:shape style="position:absolute;left:3351;top:2798;width:658;height:677" coordorigin="3351,2798" coordsize="658,677" path="m3351,3475l4009,3475,4009,2798,3351,2798,3351,3475xe" filled="f" stroked="t" strokeweight=".408755pt" strokecolor="#058889">
                <v:path arrowok="t"/>
              </v:shape>
            </v:group>
            <v:group style="position:absolute;left:776;top:4693;width:2;height:310" coordorigin="776,4693" coordsize="2,310">
              <v:shape style="position:absolute;left:776;top:4693;width:2;height:310" coordorigin="776,4693" coordsize="0,310" path="m776,4693l776,5003e" filled="f" stroked="t" strokeweight=".125896pt" strokecolor="#C6C8CA">
                <v:path arrowok="t"/>
              </v:shape>
            </v:group>
            <v:group style="position:absolute;left:969;top:4693;width:2;height:310" coordorigin="969,4693" coordsize="2,310">
              <v:shape style="position:absolute;left:969;top:4693;width:2;height:310" coordorigin="969,4693" coordsize="0,310" path="m969,4693l969,5003e" filled="f" stroked="t" strokeweight=".125896pt" strokecolor="#C6C8CA">
                <v:path arrowok="t"/>
              </v:shape>
            </v:group>
            <v:group style="position:absolute;left:2709;top:4693;width:2;height:310" coordorigin="2709,4693" coordsize="2,310">
              <v:shape style="position:absolute;left:2709;top:4693;width:2;height:310" coordorigin="2709,4693" coordsize="0,310" path="m2709,4693l2709,5003e" filled="f" stroked="t" strokeweight=".125896pt" strokecolor="#C6C8CA">
                <v:path arrowok="t"/>
              </v:shape>
            </v:group>
            <v:group style="position:absolute;left:4450;top:4693;width:2;height:310" coordorigin="4450,4693" coordsize="2,310">
              <v:shape style="position:absolute;left:4450;top:4693;width:2;height:310" coordorigin="4450,4693" coordsize="0,310" path="m4450,4693l4450,5003e" filled="f" stroked="t" strokeweight=".125896pt" strokecolor="#C6C8CA">
                <v:path arrowok="t"/>
              </v:shape>
            </v:group>
            <v:group style="position:absolute;left:6190;top:4693;width:2;height:310" coordorigin="6190,4693" coordsize="2,310">
              <v:shape style="position:absolute;left:6190;top:4693;width:2;height:310" coordorigin="6190,4693" coordsize="0,310" path="m6190,4693l6190,5003e" filled="f" stroked="t" strokeweight=".125896pt" strokecolor="#C6C8CA">
                <v:path arrowok="t"/>
              </v:shape>
            </v:group>
            <v:group style="position:absolute;left:7937;top:4693;width:2;height:310" coordorigin="7937,4693" coordsize="2,310">
              <v:shape style="position:absolute;left:7937;top:4693;width:2;height:310" coordorigin="7937,4693" coordsize="0,310" path="m7937,4693l7937,5003e" filled="f" stroked="t" strokeweight=".125896pt" strokecolor="#C6C8CA">
                <v:path arrowok="t"/>
              </v:shape>
            </v:group>
            <w10:wrap type="none"/>
          </v:group>
        </w:pict>
      </w:r>
      <w:r>
        <w:rPr/>
        <w:pict>
          <v:group style="position:absolute;margin-left:453.764679pt;margin-top:-.656128pt;width:8.611317pt;height:.1pt;mso-position-horizontal-relative:page;mso-position-vertical-relative:paragraph;z-index:-2641" coordorigin="9075,-13" coordsize="172,2">
            <v:shape style="position:absolute;left:9075;top:-13;width:172;height:2" coordorigin="9075,-13" coordsize="172,0" path="m9075,-13l9248,-13e" filled="f" stroked="t" strokeweight="2.649834pt" strokecolor="#CFBDA8">
              <v:path arrowok="t"/>
            </v:shape>
          </v:group>
          <w10:wrap type="none"/>
        </w:pic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100"/>
          <w:b/>
          <w:bCs/>
        </w:rPr>
        <w:t>(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100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16"/>
          <w:w w:val="100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20"/>
          <w:w w:val="100"/>
          <w:b/>
          <w:bCs/>
        </w:rPr>
        <w:t>億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16"/>
          <w:w w:val="100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100"/>
          <w:b/>
          <w:bCs/>
        </w:rPr>
        <w:t>元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100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6"/>
          <w:w w:val="100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231F20"/>
          <w:spacing w:val="0"/>
          <w:w w:val="88"/>
          <w:b/>
          <w:bCs/>
        </w:rPr>
        <w:t>)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000000"/>
          <w:spacing w:val="0"/>
          <w:w w:val="100"/>
        </w:rPr>
      </w:r>
    </w:p>
    <w:p>
      <w:pPr>
        <w:spacing w:before="66" w:after="0" w:line="240" w:lineRule="auto"/>
        <w:ind w:left="194" w:right="129"/>
        <w:jc w:val="center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86"/>
        </w:rPr>
        <w:t>8,000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4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94" w:right="129"/>
        <w:jc w:val="center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86"/>
        </w:rPr>
        <w:t>7,000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jc w:val="center"/>
        <w:spacing w:after="0"/>
        <w:sectPr>
          <w:type w:val="continuous"/>
          <w:pgSz w:w="10780" w:h="14760"/>
          <w:pgMar w:top="1380" w:bottom="280" w:left="300" w:right="620"/>
          <w:cols w:num="4" w:equalWidth="0">
            <w:col w:w="877" w:space="583"/>
            <w:col w:w="639" w:space="6122"/>
            <w:col w:w="535" w:space="416"/>
            <w:col w:w="688"/>
          </w:cols>
        </w:sectPr>
      </w:pPr>
      <w:rPr/>
    </w:p>
    <w:p>
      <w:pPr>
        <w:spacing w:before="2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32" w:after="0" w:line="169" w:lineRule="exact"/>
        <w:ind w:right="159"/>
        <w:jc w:val="righ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86"/>
        </w:rPr>
        <w:t>6,000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2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620"/>
        </w:sectPr>
      </w:pPr>
      <w:rPr/>
    </w:p>
    <w:p>
      <w:pPr>
        <w:spacing w:before="32" w:after="0" w:line="240" w:lineRule="auto"/>
        <w:ind w:left="126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w w:val="86"/>
        </w:rPr>
        <w:t>20,0</w:t>
      </w:r>
      <w:r>
        <w:rPr>
          <w:rFonts w:ascii="Calibri" w:hAnsi="Calibri" w:cs="Calibri" w:eastAsia="Calibri"/>
          <w:sz w:val="14"/>
          <w:szCs w:val="14"/>
          <w:color w:val="231F20"/>
          <w:spacing w:val="1"/>
          <w:w w:val="86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86"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15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169" w:lineRule="exact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5,000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620"/>
          <w:cols w:num="2" w:equalWidth="0">
            <w:col w:w="464" w:space="8934"/>
            <w:col w:w="462"/>
          </w:cols>
        </w:sectPr>
      </w:pPr>
      <w:rPr/>
    </w:p>
    <w:p>
      <w:pPr>
        <w:spacing w:before="4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620"/>
        </w:sectPr>
      </w:pPr>
      <w:rPr/>
    </w:p>
    <w:p>
      <w:pPr>
        <w:spacing w:before="32" w:after="0" w:line="169" w:lineRule="exact"/>
        <w:ind w:left="126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w w:val="86"/>
        </w:rPr>
        <w:t>15,0</w:t>
      </w:r>
      <w:r>
        <w:rPr>
          <w:rFonts w:ascii="Calibri" w:hAnsi="Calibri" w:cs="Calibri" w:eastAsia="Calibri"/>
          <w:sz w:val="14"/>
          <w:szCs w:val="14"/>
          <w:color w:val="231F20"/>
          <w:spacing w:val="1"/>
          <w:w w:val="86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86"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32" w:after="0" w:line="169" w:lineRule="exact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/>
        <w:br w:type="column"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4,000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620"/>
          <w:cols w:num="2" w:equalWidth="0">
            <w:col w:w="464" w:space="8934"/>
            <w:col w:w="462"/>
          </w:cols>
        </w:sectPr>
      </w:pPr>
      <w:rPr/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620"/>
        </w:sectPr>
      </w:pPr>
      <w:rPr/>
    </w:p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26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w w:val="86"/>
        </w:rPr>
        <w:t>10,0</w:t>
      </w:r>
      <w:r>
        <w:rPr>
          <w:rFonts w:ascii="Calibri" w:hAnsi="Calibri" w:cs="Calibri" w:eastAsia="Calibri"/>
          <w:sz w:val="14"/>
          <w:szCs w:val="14"/>
          <w:color w:val="231F20"/>
          <w:spacing w:val="1"/>
          <w:w w:val="86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86"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6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88" w:right="-6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86"/>
        </w:rPr>
        <w:t>5,000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9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7" w:right="-12"/>
        <w:jc w:val="center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86"/>
          <w:b/>
          <w:bCs/>
        </w:rPr>
        <w:t>Fed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86"/>
          <w:b/>
          <w:bCs/>
        </w:rPr>
        <w:t>啟動升息循環，為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14" w:after="0" w:line="240" w:lineRule="auto"/>
        <w:ind w:left="-31" w:right="-51"/>
        <w:jc w:val="center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86"/>
          <w:b/>
          <w:bCs/>
        </w:rPr>
        <w:t>201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1"/>
          <w:w w:val="86"/>
          <w:b/>
          <w:bCs/>
        </w:rPr>
        <w:t>8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86"/>
          <w:b/>
          <w:bCs/>
        </w:rPr>
        <w:t>年底以來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-1"/>
          <w:w w:val="86"/>
          <w:b/>
          <w:bCs/>
        </w:rPr>
        <w:t>首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86"/>
          <w:b/>
          <w:bCs/>
        </w:rPr>
        <w:t>次升息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13" w:after="0" w:line="240" w:lineRule="auto"/>
        <w:ind w:left="291" w:right="271"/>
        <w:jc w:val="center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w w:val="86"/>
          <w:b/>
          <w:bCs/>
        </w:rPr>
        <w:t>2022/3/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1"/>
          <w:w w:val="86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86"/>
          <w:b/>
          <w:bCs/>
        </w:rPr>
        <w:t>7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0" w:after="0" w:line="191" w:lineRule="exact"/>
        <w:ind w:left="33" w:right="-20"/>
        <w:jc w:val="left"/>
        <w:rPr>
          <w:rFonts w:ascii="Microsoft JhengHei UI" w:hAnsi="Microsoft JhengHei UI" w:cs="Microsoft JhengHei UI" w:eastAsia="Microsoft JhengHei UI"/>
          <w:sz w:val="12"/>
          <w:szCs w:val="12"/>
        </w:rPr>
      </w:pPr>
      <w:rPr/>
      <w:r>
        <w:rPr/>
        <w:br w:type="column"/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  <w:position w:val="-1"/>
        </w:rPr>
        <w:t>指數最低點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16" w:after="0" w:line="240" w:lineRule="auto"/>
        <w:ind w:right="-59"/>
        <w:jc w:val="left"/>
        <w:rPr>
          <w:rFonts w:ascii="Microsoft JhengHei UI" w:hAnsi="Microsoft JhengHei UI" w:cs="Microsoft JhengHei UI" w:eastAsia="Microsoft JhengHei UI"/>
          <w:sz w:val="12"/>
          <w:szCs w:val="12"/>
        </w:rPr>
      </w:pPr>
      <w:rPr/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</w:rPr>
        <w:t>2022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</w:rPr>
        <w:t>/1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</w:rPr>
        <w:t>0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</w:rPr>
        <w:t>/25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000000"/>
          <w:spacing w:val="0"/>
          <w:w w:val="100"/>
        </w:rPr>
      </w:r>
    </w:p>
    <w:p>
      <w:pPr>
        <w:spacing w:before="16" w:after="0" w:line="240" w:lineRule="auto"/>
        <w:ind w:left="52" w:right="-20"/>
        <w:jc w:val="left"/>
        <w:rPr>
          <w:rFonts w:ascii="Microsoft JhengHei UI" w:hAnsi="Microsoft JhengHei UI" w:cs="Microsoft JhengHei UI" w:eastAsia="Microsoft JhengHei UI"/>
          <w:sz w:val="12"/>
          <w:szCs w:val="12"/>
        </w:rPr>
      </w:pPr>
      <w:rPr/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</w:rPr>
        <w:t>12,666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</w:rPr>
        <w:t>.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</w:rPr>
        <w:t>12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000000"/>
          <w:spacing w:val="0"/>
          <w:w w:val="100"/>
        </w:rPr>
      </w:r>
    </w:p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/>
        <w:br w:type="column"/>
      </w:r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-29" w:right="-49"/>
        <w:jc w:val="center"/>
        <w:rPr>
          <w:rFonts w:ascii="Microsoft JhengHei UI" w:hAnsi="Microsoft JhengHei UI" w:cs="Microsoft JhengHei UI" w:eastAsia="Microsoft JhengHei UI"/>
          <w:sz w:val="12"/>
          <w:szCs w:val="12"/>
        </w:rPr>
      </w:pPr>
      <w:rPr/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</w:rPr>
        <w:t>最小成交金額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000000"/>
          <w:spacing w:val="0"/>
          <w:w w:val="100"/>
        </w:rPr>
      </w:r>
    </w:p>
    <w:p>
      <w:pPr>
        <w:spacing w:before="16" w:after="0" w:line="240" w:lineRule="auto"/>
        <w:ind w:left="21" w:right="-20"/>
        <w:jc w:val="left"/>
        <w:rPr>
          <w:rFonts w:ascii="Microsoft JhengHei UI" w:hAnsi="Microsoft JhengHei UI" w:cs="Microsoft JhengHei UI" w:eastAsia="Microsoft JhengHei UI"/>
          <w:sz w:val="12"/>
          <w:szCs w:val="12"/>
        </w:rPr>
      </w:pPr>
      <w:rPr/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</w:rPr>
        <w:t>2022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</w:rPr>
        <w:t>/1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</w:rPr>
        <w:t>2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</w:rPr>
        <w:t>/26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000000"/>
          <w:spacing w:val="0"/>
          <w:w w:val="100"/>
        </w:rPr>
      </w:r>
    </w:p>
    <w:p>
      <w:pPr>
        <w:spacing w:before="16" w:after="0" w:line="190" w:lineRule="exact"/>
        <w:ind w:left="75" w:right="55"/>
        <w:jc w:val="center"/>
        <w:rPr>
          <w:rFonts w:ascii="Microsoft JhengHei UI" w:hAnsi="Microsoft JhengHei UI" w:cs="Microsoft JhengHei UI" w:eastAsia="Microsoft JhengHei UI"/>
          <w:sz w:val="12"/>
          <w:szCs w:val="12"/>
        </w:rPr>
      </w:pPr>
      <w:rPr/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  <w:position w:val="-1"/>
        </w:rPr>
        <w:t>1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  <w:position w:val="-1"/>
        </w:rPr>
        <w:t>,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  <w:position w:val="-1"/>
        </w:rPr>
        <w:t>135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0"/>
          <w:w w:val="88"/>
          <w:b/>
          <w:bCs/>
          <w:position w:val="-1"/>
        </w:rPr>
        <w:t>.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636466"/>
          <w:spacing w:val="-1"/>
          <w:w w:val="88"/>
          <w:b/>
          <w:bCs/>
          <w:position w:val="-1"/>
        </w:rPr>
        <w:t>10</w:t>
      </w:r>
      <w:r>
        <w:rPr>
          <w:rFonts w:ascii="Microsoft JhengHei UI" w:hAnsi="Microsoft JhengHei UI" w:cs="Microsoft JhengHei UI" w:eastAsia="Microsoft JhengHei UI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/>
        <w:br w:type="column"/>
      </w:r>
      <w:r>
        <w:rPr>
          <w:sz w:val="12"/>
          <w:szCs w:val="12"/>
        </w:rPr>
      </w:r>
    </w:p>
    <w:p>
      <w:pPr>
        <w:spacing w:before="0" w:after="0" w:line="240" w:lineRule="auto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3,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5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2,000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4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1,000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620"/>
          <w:cols w:num="5" w:equalWidth="0">
            <w:col w:w="464" w:space="937"/>
            <w:col w:w="1256" w:space="424"/>
            <w:col w:w="598" w:space="654"/>
            <w:col w:w="639" w:space="4425"/>
            <w:col w:w="463"/>
          </w:cols>
        </w:sectPr>
      </w:pPr>
      <w:rPr/>
    </w:p>
    <w:p>
      <w:pPr>
        <w:spacing w:before="2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45" w:after="0" w:line="240" w:lineRule="auto"/>
        <w:ind w:left="536" w:right="-20"/>
        <w:jc w:val="left"/>
        <w:rPr>
          <w:rFonts w:ascii="Calibri" w:hAnsi="Calibri" w:cs="Calibri" w:eastAsia="Calibri"/>
          <w:sz w:val="9"/>
          <w:szCs w:val="9"/>
        </w:rPr>
      </w:pPr>
      <w:rPr/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12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</w:t>
      </w:r>
      <w:r>
        <w:rPr>
          <w:rFonts w:ascii="Calibri" w:hAnsi="Calibri" w:cs="Calibri" w:eastAsia="Calibri"/>
          <w:sz w:val="9"/>
          <w:szCs w:val="9"/>
          <w:color w:val="231F20"/>
          <w:spacing w:val="15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2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3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4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1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5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6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1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7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8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9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</w:t>
      </w:r>
      <w:r>
        <w:rPr>
          <w:rFonts w:ascii="Calibri" w:hAnsi="Calibri" w:cs="Calibri" w:eastAsia="Calibri"/>
          <w:sz w:val="9"/>
          <w:szCs w:val="9"/>
          <w:color w:val="231F20"/>
          <w:spacing w:val="1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10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15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11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1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12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</w:t>
      </w:r>
      <w:r>
        <w:rPr>
          <w:rFonts w:ascii="Calibri" w:hAnsi="Calibri" w:cs="Calibri" w:eastAsia="Calibri"/>
          <w:sz w:val="9"/>
          <w:szCs w:val="9"/>
          <w:color w:val="231F20"/>
          <w:spacing w:val="15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2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3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4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1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5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6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1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7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8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9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</w:t>
      </w:r>
      <w:r>
        <w:rPr>
          <w:rFonts w:ascii="Calibri" w:hAnsi="Calibri" w:cs="Calibri" w:eastAsia="Calibri"/>
          <w:sz w:val="9"/>
          <w:szCs w:val="9"/>
          <w:color w:val="231F20"/>
          <w:spacing w:val="15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10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15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11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1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12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</w:t>
      </w:r>
      <w:r>
        <w:rPr>
          <w:rFonts w:ascii="Calibri" w:hAnsi="Calibri" w:cs="Calibri" w:eastAsia="Calibri"/>
          <w:sz w:val="9"/>
          <w:szCs w:val="9"/>
          <w:color w:val="231F20"/>
          <w:spacing w:val="15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2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3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4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1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5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6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1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7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8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9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</w:t>
      </w:r>
      <w:r>
        <w:rPr>
          <w:rFonts w:ascii="Calibri" w:hAnsi="Calibri" w:cs="Calibri" w:eastAsia="Calibri"/>
          <w:sz w:val="9"/>
          <w:szCs w:val="9"/>
          <w:color w:val="231F20"/>
          <w:spacing w:val="15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10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15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11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1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12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</w:t>
      </w:r>
      <w:r>
        <w:rPr>
          <w:rFonts w:ascii="Calibri" w:hAnsi="Calibri" w:cs="Calibri" w:eastAsia="Calibri"/>
          <w:sz w:val="9"/>
          <w:szCs w:val="9"/>
          <w:color w:val="231F20"/>
          <w:spacing w:val="15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 </w:t>
      </w:r>
      <w:r>
        <w:rPr>
          <w:rFonts w:ascii="Calibri" w:hAnsi="Calibri" w:cs="Calibri" w:eastAsia="Calibri"/>
          <w:sz w:val="9"/>
          <w:szCs w:val="9"/>
          <w:color w:val="231F20"/>
          <w:spacing w:val="1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2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11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3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4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1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5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6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1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7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8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9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</w:t>
      </w:r>
      <w:r>
        <w:rPr>
          <w:rFonts w:ascii="Calibri" w:hAnsi="Calibri" w:cs="Calibri" w:eastAsia="Calibri"/>
          <w:sz w:val="9"/>
          <w:szCs w:val="9"/>
          <w:color w:val="231F20"/>
          <w:spacing w:val="1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10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15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11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1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12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</w:t>
      </w:r>
      <w:r>
        <w:rPr>
          <w:rFonts w:ascii="Calibri" w:hAnsi="Calibri" w:cs="Calibri" w:eastAsia="Calibri"/>
          <w:sz w:val="9"/>
          <w:szCs w:val="9"/>
          <w:color w:val="231F20"/>
          <w:spacing w:val="15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 </w:t>
      </w:r>
      <w:r>
        <w:rPr>
          <w:rFonts w:ascii="Calibri" w:hAnsi="Calibri" w:cs="Calibri" w:eastAsia="Calibri"/>
          <w:sz w:val="9"/>
          <w:szCs w:val="9"/>
          <w:color w:val="231F20"/>
          <w:spacing w:val="1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2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3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4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1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5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6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1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7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8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 </w:t>
      </w:r>
      <w:r>
        <w:rPr>
          <w:rFonts w:ascii="Calibri" w:hAnsi="Calibri" w:cs="Calibri" w:eastAsia="Calibri"/>
          <w:sz w:val="9"/>
          <w:szCs w:val="9"/>
          <w:color w:val="231F20"/>
          <w:spacing w:val="2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9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 </w:t>
      </w:r>
      <w:r>
        <w:rPr>
          <w:rFonts w:ascii="Calibri" w:hAnsi="Calibri" w:cs="Calibri" w:eastAsia="Calibri"/>
          <w:sz w:val="9"/>
          <w:szCs w:val="9"/>
          <w:color w:val="231F20"/>
          <w:spacing w:val="16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10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15"/>
          <w:w w:val="100"/>
        </w:rPr>
        <w:t> 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11</w:t>
      </w:r>
      <w:r>
        <w:rPr>
          <w:rFonts w:ascii="Calibri" w:hAnsi="Calibri" w:cs="Calibri" w:eastAsia="Calibri"/>
          <w:sz w:val="9"/>
          <w:szCs w:val="9"/>
          <w:color w:val="000000"/>
          <w:spacing w:val="0"/>
          <w:w w:val="100"/>
        </w:rPr>
      </w:r>
    </w:p>
    <w:p>
      <w:pPr>
        <w:spacing w:before="8" w:after="0" w:line="240" w:lineRule="auto"/>
        <w:ind w:left="742" w:right="-20"/>
        <w:jc w:val="left"/>
        <w:tabs>
          <w:tab w:pos="2480" w:val="left"/>
          <w:tab w:pos="4220" w:val="left"/>
          <w:tab w:pos="5960" w:val="left"/>
          <w:tab w:pos="7700" w:val="left"/>
        </w:tabs>
        <w:rPr>
          <w:rFonts w:ascii="Calibri" w:hAnsi="Calibri" w:cs="Calibri" w:eastAsia="Calibri"/>
          <w:sz w:val="9"/>
          <w:szCs w:val="9"/>
        </w:rPr>
      </w:pPr>
      <w:rPr/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2021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2022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2023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2024</w:t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9"/>
          <w:szCs w:val="9"/>
          <w:color w:val="231F20"/>
          <w:spacing w:val="0"/>
          <w:w w:val="100"/>
        </w:rPr>
        <w:t>2025</w:t>
      </w:r>
      <w:r>
        <w:rPr>
          <w:rFonts w:ascii="Calibri" w:hAnsi="Calibri" w:cs="Calibri" w:eastAsia="Calibri"/>
          <w:sz w:val="9"/>
          <w:szCs w:val="9"/>
          <w:color w:val="000000"/>
          <w:spacing w:val="0"/>
          <w:w w:val="100"/>
        </w:rPr>
      </w:r>
    </w:p>
    <w:p>
      <w:pPr>
        <w:spacing w:before="64" w:after="0" w:line="253" w:lineRule="exact"/>
        <w:ind w:right="211"/>
        <w:jc w:val="right"/>
        <w:rPr>
          <w:rFonts w:ascii="Calibri" w:hAnsi="Calibri" w:cs="Calibri" w:eastAsia="Calibri"/>
          <w:sz w:val="21"/>
          <w:szCs w:val="21"/>
        </w:rPr>
      </w:pPr>
      <w:rPr/>
      <w:r>
        <w:rPr>
          <w:rFonts w:ascii="Calibri" w:hAnsi="Calibri" w:cs="Calibri" w:eastAsia="Calibri"/>
          <w:sz w:val="21"/>
          <w:szCs w:val="21"/>
          <w:color w:val="FFFFFF"/>
          <w:spacing w:val="0"/>
          <w:w w:val="86"/>
        </w:rPr>
        <w:t>2</w:t>
      </w:r>
      <w:r>
        <w:rPr>
          <w:rFonts w:ascii="Calibri" w:hAnsi="Calibri" w:cs="Calibri" w:eastAsia="Calibri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485" w:lineRule="exact"/>
        <w:ind w:left="278" w:right="-20"/>
        <w:jc w:val="left"/>
        <w:rPr>
          <w:rFonts w:ascii="Microsoft JhengHei UI" w:hAnsi="Microsoft JhengHei UI" w:cs="Microsoft JhengHei UI" w:eastAsia="Microsoft JhengHei UI"/>
          <w:sz w:val="42"/>
          <w:szCs w:val="42"/>
        </w:rPr>
      </w:pPr>
      <w:rPr/>
      <w:r>
        <w:rPr/>
        <w:pict>
          <v:group style="position:absolute;margin-left:17.719795pt;margin-top:31.330194pt;width:415.080608pt;height:.1pt;mso-position-horizontal-relative:page;mso-position-vertical-relative:paragraph;z-index:-2640" coordorigin="354,627" coordsize="8302,2">
            <v:shape style="position:absolute;left:354;top:627;width:8302;height:2" coordorigin="354,627" coordsize="8302,0" path="m354,627l8656,627e" filled="f" stroked="t" strokeweight="3.539337pt" strokecolor="#025758">
              <v:path arrowok="t"/>
            </v:shape>
          </v:group>
          <w10:wrap type="none"/>
        </w:pict>
      </w:r>
      <w:r>
        <w:rPr/>
        <w:pict>
          <v:group style="position:absolute;margin-left:16.705505pt;margin-top:-12.203651pt;width:484.715571pt;height:3.539337pt;mso-position-horizontal-relative:page;mso-position-vertical-relative:paragraph;z-index:-2639" coordorigin="334,-244" coordsize="9694,71">
            <v:group style="position:absolute;left:370;top:-209;width:8075;height:2" coordorigin="370,-209" coordsize="8075,2">
              <v:shape style="position:absolute;left:370;top:-209;width:8075;height:2" coordorigin="370,-209" coordsize="8075,0" path="m370,-209l8445,-209e" filled="f" stroked="t" strokeweight="3.539337pt" strokecolor="#8DB89C">
                <v:path arrowok="t"/>
              </v:shape>
            </v:group>
            <v:group style="position:absolute;left:8445;top:-209;width:1549;height:2" coordorigin="8445,-209" coordsize="1549,2">
              <v:shape style="position:absolute;left:8445;top:-209;width:1549;height:2" coordorigin="8445,-209" coordsize="1549,0" path="m8445,-209l9993,-209e" filled="f" stroked="t" strokeweight="3.539337pt" strokecolor="#C4B679">
                <v:path arrowok="t"/>
              </v:shape>
            </v:group>
            <w10:wrap type="none"/>
          </v:group>
        </w:pict>
      </w:r>
      <w:r>
        <w:rPr>
          <w:rFonts w:ascii="Microsoft JhengHei UI" w:hAnsi="Microsoft JhengHei UI" w:cs="Microsoft JhengHei UI" w:eastAsia="Microsoft JhengHei UI"/>
          <w:sz w:val="42"/>
          <w:szCs w:val="42"/>
          <w:color w:val="024646"/>
          <w:spacing w:val="0"/>
          <w:w w:val="100"/>
          <w:b/>
          <w:bCs/>
          <w:position w:val="-2"/>
        </w:rPr>
        <w:t>3.</w:t>
      </w:r>
      <w:r>
        <w:rPr>
          <w:rFonts w:ascii="Microsoft JhengHei UI" w:hAnsi="Microsoft JhengHei UI" w:cs="Microsoft JhengHei UI" w:eastAsia="Microsoft JhengHei UI"/>
          <w:sz w:val="42"/>
          <w:szCs w:val="42"/>
          <w:color w:val="024646"/>
          <w:spacing w:val="0"/>
          <w:w w:val="100"/>
          <w:b/>
          <w:bCs/>
          <w:position w:val="-2"/>
        </w:rPr>
        <w:t>上市櫃及興櫃總家數統計表</w:t>
      </w:r>
      <w:r>
        <w:rPr>
          <w:rFonts w:ascii="Microsoft JhengHei UI" w:hAnsi="Microsoft JhengHei UI" w:cs="Microsoft JhengHei UI" w:eastAsia="Microsoft JhengHei UI"/>
          <w:sz w:val="42"/>
          <w:szCs w:val="42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620"/>
        </w:sectPr>
      </w:pPr>
      <w:rPr/>
    </w:p>
    <w:p>
      <w:pPr>
        <w:spacing w:before="0" w:after="0" w:line="294" w:lineRule="exact"/>
        <w:ind w:left="2667" w:right="-20"/>
        <w:jc w:val="left"/>
        <w:tabs>
          <w:tab w:pos="4120" w:val="left"/>
          <w:tab w:pos="5540" w:val="left"/>
        </w:tabs>
        <w:rPr>
          <w:rFonts w:ascii="Microsoft JhengHei UI" w:hAnsi="Microsoft JhengHei UI" w:cs="Microsoft JhengHei UI" w:eastAsia="Microsoft JhengHei UI"/>
          <w:sz w:val="19"/>
          <w:szCs w:val="19"/>
        </w:rPr>
      </w:pPr>
      <w:rPr/>
      <w:r>
        <w:rPr/>
        <w:pict>
          <v:group style="position:absolute;margin-left:17.424871pt;margin-top:4.270862pt;width:484.031711pt;height:256.923014pt;mso-position-horizontal-relative:page;mso-position-vertical-relative:paragraph;z-index:-2638" coordorigin="348,85" coordsize="9681,5138">
            <v:group style="position:absolute;left:354;top:4926;width:9669;height:292" coordorigin="354,4926" coordsize="9669,292">
              <v:shape style="position:absolute;left:354;top:4926;width:9669;height:292" coordorigin="354,4926" coordsize="9669,292" path="m354,4926l10023,4926,10023,5218,354,5218,354,4926e" filled="t" fillcolor="#058889" stroked="f">
                <v:path arrowok="t"/>
                <v:fill/>
              </v:shape>
              <v:shape style="position:absolute;left:505;top:4970;width:846;height:235" type="#_x0000_t75">
                <v:imagedata r:id="rId10" o:title=""/>
              </v:shape>
            </v:group>
            <v:group style="position:absolute;left:354;top:86;width:9639;height:4990" coordorigin="354,86" coordsize="9639,4990">
              <v:shape style="position:absolute;left:354;top:86;width:9639;height:4990" coordorigin="354,86" coordsize="9639,4990" path="m354,5077l9993,5077,9993,86,354,86,354,5077xe" filled="f" stroked="t" strokeweight=".08003pt" strokecolor="#231F20">
                <v:path arrowok="t"/>
              </v:shape>
            </v:group>
            <v:group style="position:absolute;left:9529;top:3673;width:299;height:599" coordorigin="9529,3673" coordsize="299,599">
              <v:shape style="position:absolute;left:9529;top:3673;width:299;height:599" coordorigin="9529,3673" coordsize="299,599" path="m9827,4273l9529,4273,9529,3673,9827,3673,9827,4273e" filled="t" fillcolor="#DCDDDE" stroked="f">
                <v:path arrowok="t"/>
                <v:fill/>
              </v:shape>
            </v:group>
            <v:group style="position:absolute;left:9081;top:3692;width:299;height:581" coordorigin="9081,3692" coordsize="299,581">
              <v:shape style="position:absolute;left:9081;top:3692;width:299;height:581" coordorigin="9081,3692" coordsize="299,581" path="m9379,4273l9081,4273,9081,3692,9379,3692,9379,4273e" filled="t" fillcolor="#DCDDDE" stroked="f">
                <v:path arrowok="t"/>
                <v:fill/>
              </v:shape>
            </v:group>
            <v:group style="position:absolute;left:8632;top:3722;width:299;height:551" coordorigin="8632,3722" coordsize="299,551">
              <v:shape style="position:absolute;left:8632;top:3722;width:299;height:551" coordorigin="8632,3722" coordsize="299,551" path="m8931,4273l8632,4273,8632,3722,8931,3722,8931,4273e" filled="t" fillcolor="#DCDDDE" stroked="f">
                <v:path arrowok="t"/>
                <v:fill/>
              </v:shape>
            </v:group>
            <v:group style="position:absolute;left:8184;top:3773;width:299;height:500" coordorigin="8184,3773" coordsize="299,500">
              <v:shape style="position:absolute;left:8184;top:3773;width:299;height:500" coordorigin="8184,3773" coordsize="299,500" path="m8482,4273l8184,4273,8184,3773,8482,3773,8482,4273e" filled="t" fillcolor="#DCDDDE" stroked="f">
                <v:path arrowok="t"/>
                <v:fill/>
              </v:shape>
            </v:group>
            <v:group style="position:absolute;left:7735;top:3777;width:300;height:496" coordorigin="7735,3777" coordsize="300,496">
              <v:shape style="position:absolute;left:7735;top:3777;width:300;height:496" coordorigin="7735,3777" coordsize="300,496" path="m8035,4273l7735,4273,7735,3777,8035,3777,8035,4273e" filled="t" fillcolor="#DCDDDE" stroked="f">
                <v:path arrowok="t"/>
                <v:fill/>
              </v:shape>
            </v:group>
            <v:group style="position:absolute;left:7287;top:3849;width:300;height:424" coordorigin="7287,3849" coordsize="300,424">
              <v:shape style="position:absolute;left:7287;top:3849;width:300;height:424" coordorigin="7287,3849" coordsize="300,424" path="m7587,4273l7287,4273,7287,3849,7587,3849,7587,4273e" filled="t" fillcolor="#DCDDDE" stroked="f">
                <v:path arrowok="t"/>
                <v:fill/>
              </v:shape>
            </v:group>
            <v:group style="position:absolute;left:6839;top:3857;width:300;height:415" coordorigin="6839,3857" coordsize="300,415">
              <v:shape style="position:absolute;left:6839;top:3857;width:300;height:415" coordorigin="6839,3857" coordsize="300,415" path="m7138,4273l6839,4273,6839,3857,7138,3857,7138,4273e" filled="t" fillcolor="#DCDDDE" stroked="f">
                <v:path arrowok="t"/>
                <v:fill/>
              </v:shape>
            </v:group>
            <v:group style="position:absolute;left:6391;top:3845;width:299;height:428" coordorigin="6391,3845" coordsize="299,428">
              <v:shape style="position:absolute;left:6391;top:3845;width:299;height:428" coordorigin="6391,3845" coordsize="299,428" path="m6690,4273l6391,4273,6391,3845,6690,3845,6690,4273e" filled="t" fillcolor="#DCDDDE" stroked="f">
                <v:path arrowok="t"/>
                <v:fill/>
              </v:shape>
            </v:group>
            <v:group style="position:absolute;left:5943;top:3814;width:299;height:459" coordorigin="5943,3814" coordsize="299,459">
              <v:shape style="position:absolute;left:5943;top:3814;width:299;height:459" coordorigin="5943,3814" coordsize="299,459" path="m6242,4273l5943,4273,5943,3814,6242,3814,6242,4273e" filled="t" fillcolor="#DCDDDE" stroked="f">
                <v:path arrowok="t"/>
                <v:fill/>
              </v:shape>
            </v:group>
            <v:group style="position:absolute;left:5495;top:3819;width:299;height:454" coordorigin="5495,3819" coordsize="299,454">
              <v:shape style="position:absolute;left:5495;top:3819;width:299;height:454" coordorigin="5495,3819" coordsize="299,454" path="m5793,4273l5495,4273,5495,3819,5793,3819,5793,4273e" filled="t" fillcolor="#DCDDDE" stroked="f">
                <v:path arrowok="t"/>
                <v:fill/>
              </v:shape>
            </v:group>
            <v:group style="position:absolute;left:5046;top:3797;width:299;height:476" coordorigin="5046,3797" coordsize="299,476">
              <v:shape style="position:absolute;left:5046;top:3797;width:299;height:476" coordorigin="5046,3797" coordsize="299,476" path="m5345,4273l5046,4273,5046,3797,5345,3797,5345,4273e" filled="t" fillcolor="#DCDDDE" stroked="f">
                <v:path arrowok="t"/>
                <v:fill/>
              </v:shape>
            </v:group>
            <v:group style="position:absolute;left:4598;top:3797;width:299;height:476" coordorigin="4598,3797" coordsize="299,476">
              <v:shape style="position:absolute;left:4598;top:3797;width:299;height:476" coordorigin="4598,3797" coordsize="299,476" path="m4896,4273l4598,4273,4598,3797,4896,3797,4896,4273e" filled="t" fillcolor="#DCDDDE" stroked="f">
                <v:path arrowok="t"/>
                <v:fill/>
              </v:shape>
            </v:group>
            <v:group style="position:absolute;left:4149;top:3836;width:299;height:437" coordorigin="4149,3836" coordsize="299,437">
              <v:shape style="position:absolute;left:4149;top:3836;width:299;height:437" coordorigin="4149,3836" coordsize="299,437" path="m4448,4273l4149,4273,4149,3836,4448,3836,4448,4273e" filled="t" fillcolor="#DCDDDE" stroked="f">
                <v:path arrowok="t"/>
                <v:fill/>
              </v:shape>
            </v:group>
            <v:group style="position:absolute;left:3701;top:3795;width:299;height:478" coordorigin="3701,3795" coordsize="299,478">
              <v:shape style="position:absolute;left:3701;top:3795;width:299;height:478" coordorigin="3701,3795" coordsize="299,478" path="m4000,4273l3701,4273,3701,3795,4000,3795,4000,4273e" filled="t" fillcolor="#DCDDDE" stroked="f">
                <v:path arrowok="t"/>
                <v:fill/>
              </v:shape>
            </v:group>
            <v:group style="position:absolute;left:3253;top:3809;width:299;height:464" coordorigin="3253,3809" coordsize="299,464">
              <v:shape style="position:absolute;left:3253;top:3809;width:299;height:464" coordorigin="3253,3809" coordsize="299,464" path="m3551,4273l3253,4273,3253,3809,3551,3809,3551,4273e" filled="t" fillcolor="#DCDDDE" stroked="f">
                <v:path arrowok="t"/>
                <v:fill/>
              </v:shape>
            </v:group>
            <v:group style="position:absolute;left:2804;top:3795;width:299;height:478" coordorigin="2804,3795" coordsize="299,478">
              <v:shape style="position:absolute;left:2804;top:3795;width:299;height:478" coordorigin="2804,3795" coordsize="299,478" path="m3103,4273l2804,4273,2804,3795,3103,3795,3103,4273e" filled="t" fillcolor="#DCDDDE" stroked="f">
                <v:path arrowok="t"/>
                <v:fill/>
              </v:shape>
            </v:group>
            <v:group style="position:absolute;left:2356;top:3900;width:300;height:373" coordorigin="2356,3900" coordsize="300,373">
              <v:shape style="position:absolute;left:2356;top:3900;width:300;height:373" coordorigin="2356,3900" coordsize="300,373" path="m2656,4273l2356,4273,2356,3900,2656,3900,2656,4273e" filled="t" fillcolor="#DCDDDE" stroked="f">
                <v:path arrowok="t"/>
                <v:fill/>
              </v:shape>
            </v:group>
            <v:group style="position:absolute;left:1907;top:3883;width:300;height:390" coordorigin="1907,3883" coordsize="300,390">
              <v:shape style="position:absolute;left:1907;top:3883;width:300;height:390" coordorigin="1907,3883" coordsize="300,390" path="m2207,4273l1907,4273,1907,3883,2207,3883,2207,4273e" filled="t" fillcolor="#DCDDDE" stroked="f">
                <v:path arrowok="t"/>
                <v:fill/>
              </v:shape>
            </v:group>
            <v:group style="position:absolute;left:1459;top:3860;width:300;height:413" coordorigin="1459,3860" coordsize="300,413">
              <v:shape style="position:absolute;left:1459;top:3860;width:300;height:413" coordorigin="1459,3860" coordsize="300,413" path="m1759,4273l1459,4273,1459,3860,1759,3860,1759,4273e" filled="t" fillcolor="#DCDDDE" stroked="f">
                <v:path arrowok="t"/>
                <v:fill/>
              </v:shape>
            </v:group>
            <v:group style="position:absolute;left:1012;top:3887;width:299;height:386" coordorigin="1012,3887" coordsize="299,386">
              <v:shape style="position:absolute;left:1012;top:3887;width:299;height:386" coordorigin="1012,3887" coordsize="299,386" path="m1310,4273l1012,4273,1012,3887,1310,3887,1310,4273e" filled="t" fillcolor="#DCDDDE" stroked="f">
                <v:path arrowok="t"/>
                <v:fill/>
              </v:shape>
            </v:group>
            <v:group style="position:absolute;left:563;top:3842;width:299;height:431" coordorigin="563,3842" coordsize="299,431">
              <v:shape style="position:absolute;left:563;top:3842;width:299;height:431" coordorigin="563,3842" coordsize="299,431" path="m862,4273l563,4273,563,3842,862,3842,862,4273e" filled="t" fillcolor="#DCDDDE" stroked="f">
                <v:path arrowok="t"/>
                <v:fill/>
              </v:shape>
            </v:group>
            <v:group style="position:absolute;left:2356;top:2985;width:300;height:915" coordorigin="2356,2985" coordsize="300,915">
              <v:shape style="position:absolute;left:2356;top:2985;width:300;height:915" coordorigin="2356,2985" coordsize="300,915" path="m2656,3900l2356,3900,2356,2985,2656,2985,2656,3900e" filled="t" fillcolor="#CAC5B0" stroked="f">
                <v:path arrowok="t"/>
                <v:fill/>
              </v:shape>
            </v:group>
            <v:group style="position:absolute;left:1012;top:2998;width:299;height:889" coordorigin="1012,2998" coordsize="299,889">
              <v:shape style="position:absolute;left:1012;top:2998;width:299;height:889" coordorigin="1012,2998" coordsize="299,889" path="m1310,3887l1012,3887,1012,2998,1310,2998,1310,3887e" filled="t" fillcolor="#CAC5B0" stroked="f">
                <v:path arrowok="t"/>
                <v:fill/>
              </v:shape>
            </v:group>
            <v:group style="position:absolute;left:1907;top:2980;width:300;height:903" coordorigin="1907,2980" coordsize="300,903">
              <v:shape style="position:absolute;left:1907;top:2980;width:300;height:903" coordorigin="1907,2980" coordsize="300,903" path="m2207,3883l1907,3883,1907,2980,2207,2980,2207,3883e" filled="t" fillcolor="#CAC5B0" stroked="f">
                <v:path arrowok="t"/>
                <v:fill/>
              </v:shape>
            </v:group>
            <v:group style="position:absolute;left:1459;top:2944;width:300;height:916" coordorigin="1459,2944" coordsize="300,916">
              <v:shape style="position:absolute;left:1459;top:2944;width:300;height:916" coordorigin="1459,2944" coordsize="300,916" path="m1759,3860l1459,3860,1459,2944,1759,2944,1759,3860e" filled="t" fillcolor="#CAC5B0" stroked="f">
                <v:path arrowok="t"/>
                <v:fill/>
              </v:shape>
            </v:group>
            <v:group style="position:absolute;left:6839;top:2559;width:300;height:1298" coordorigin="6839,2559" coordsize="300,1298">
              <v:shape style="position:absolute;left:6839;top:2559;width:300;height:1298" coordorigin="6839,2559" coordsize="300,1298" path="m7138,3857l6839,3857,6839,2559,7138,2559,7138,3857e" filled="t" fillcolor="#CAC5B0" stroked="f">
                <v:path arrowok="t"/>
                <v:fill/>
              </v:shape>
            </v:group>
            <v:group style="position:absolute;left:7287;top:2539;width:300;height:1310" coordorigin="7287,2539" coordsize="300,1310">
              <v:shape style="position:absolute;left:7287;top:2539;width:300;height:1310" coordorigin="7287,2539" coordsize="300,1310" path="m7587,3849l7287,3849,7287,2539,7587,2539,7587,3849e" filled="t" fillcolor="#CAC5B0" stroked="f">
                <v:path arrowok="t"/>
                <v:fill/>
              </v:shape>
            </v:group>
            <v:group style="position:absolute;left:6391;top:2562;width:299;height:1283" coordorigin="6391,2562" coordsize="299,1283">
              <v:shape style="position:absolute;left:6391;top:2562;width:299;height:1283" coordorigin="6391,2562" coordsize="299,1283" path="m6690,3845l6391,3845,6391,2562,6690,2562,6690,3845e" filled="t" fillcolor="#CAC5B0" stroked="f">
                <v:path arrowok="t"/>
                <v:fill/>
              </v:shape>
            </v:group>
            <v:group style="position:absolute;left:563;top:3000;width:299;height:842" coordorigin="563,3000" coordsize="299,842">
              <v:shape style="position:absolute;left:563;top:3000;width:299;height:842" coordorigin="563,3000" coordsize="299,842" path="m862,3842l563,3842,563,3000,862,3000,862,3842e" filled="t" fillcolor="#CAC5B0" stroked="f">
                <v:path arrowok="t"/>
                <v:fill/>
              </v:shape>
            </v:group>
            <v:group style="position:absolute;left:4149;top:2733;width:299;height:1103" coordorigin="4149,2733" coordsize="299,1103">
              <v:shape style="position:absolute;left:4149;top:2733;width:299;height:1103" coordorigin="4149,2733" coordsize="299,1103" path="m4448,3836l4149,3836,4149,2733,4448,2733,4448,3836e" filled="t" fillcolor="#CAC5B0" stroked="f">
                <v:path arrowok="t"/>
                <v:fill/>
              </v:shape>
            </v:group>
            <v:group style="position:absolute;left:5495;top:2593;width:299;height:1226" coordorigin="5495,2593" coordsize="299,1226">
              <v:shape style="position:absolute;left:5495;top:2593;width:299;height:1226" coordorigin="5495,2593" coordsize="299,1226" path="m5793,3819l5495,3819,5495,2593,5793,2593,5793,3819e" filled="t" fillcolor="#CAC5B0" stroked="f">
                <v:path arrowok="t"/>
                <v:fill/>
              </v:shape>
            </v:group>
            <v:group style="position:absolute;left:5943;top:2568;width:299;height:1246" coordorigin="5943,2568" coordsize="299,1246">
              <v:shape style="position:absolute;left:5943;top:2568;width:299;height:1246" coordorigin="5943,2568" coordsize="299,1246" path="m6242,3814l5943,3814,5943,2568,6242,2568,6242,3814e" filled="t" fillcolor="#CAC5B0" stroked="f">
                <v:path arrowok="t"/>
                <v:fill/>
              </v:shape>
            </v:group>
            <v:group style="position:absolute;left:3253;top:2793;width:299;height:1016" coordorigin="3253,2793" coordsize="299,1016">
              <v:shape style="position:absolute;left:3253;top:2793;width:299;height:1016" coordorigin="3253,2793" coordsize="299,1016" path="m3551,3809l3253,3809,3253,2793,3551,2793,3551,3809e" filled="t" fillcolor="#CAC5B0" stroked="f">
                <v:path arrowok="t"/>
                <v:fill/>
              </v:shape>
            </v:group>
            <v:group style="position:absolute;left:5046;top:2605;width:299;height:1192" coordorigin="5046,2605" coordsize="299,1192">
              <v:shape style="position:absolute;left:5046;top:2605;width:299;height:1192" coordorigin="5046,2605" coordsize="299,1192" path="m5345,3797l5046,3797,5046,2605,5345,2605,5345,3797e" filled="t" fillcolor="#CAC5B0" stroked="f">
                <v:path arrowok="t"/>
                <v:fill/>
              </v:shape>
            </v:group>
            <v:group style="position:absolute;left:4598;top:2650;width:299;height:1147" coordorigin="4598,2650" coordsize="299,1147">
              <v:shape style="position:absolute;left:4598;top:2650;width:299;height:1147" coordorigin="4598,2650" coordsize="299,1147" path="m4896,3797l4598,3797,4598,2650,4896,2650,4896,3797e" filled="t" fillcolor="#CAC5B0" stroked="f">
                <v:path arrowok="t"/>
                <v:fill/>
              </v:shape>
            </v:group>
            <v:group style="position:absolute;left:3701;top:2728;width:299;height:1067" coordorigin="3701,2728" coordsize="299,1067">
              <v:shape style="position:absolute;left:3701;top:2728;width:299;height:1067" coordorigin="3701,2728" coordsize="299,1067" path="m4000,3795l3701,3795,3701,2728,4000,2728,4000,3795e" filled="t" fillcolor="#CAC5B0" stroked="f">
                <v:path arrowok="t"/>
                <v:fill/>
              </v:shape>
            </v:group>
            <v:group style="position:absolute;left:2804;top:2851;width:299;height:944" coordorigin="2804,2851" coordsize="299,944">
              <v:shape style="position:absolute;left:2804;top:2851;width:299;height:944" coordorigin="2804,2851" coordsize="299,944" path="m3103,3795l2804,3795,2804,2851,3103,2851,3103,3795e" filled="t" fillcolor="#CAC5B0" stroked="f">
                <v:path arrowok="t"/>
                <v:fill/>
              </v:shape>
            </v:group>
            <v:group style="position:absolute;left:7735;top:2457;width:300;height:1319" coordorigin="7735,2457" coordsize="300,1319">
              <v:shape style="position:absolute;left:7735;top:2457;width:300;height:1319" coordorigin="7735,2457" coordsize="300,1319" path="m8035,3777l7735,3777,7735,2457,8035,2457,8035,3777e" filled="t" fillcolor="#CAC5B0" stroked="f">
                <v:path arrowok="t"/>
                <v:fill/>
              </v:shape>
            </v:group>
            <v:group style="position:absolute;left:8184;top:2419;width:299;height:1353" coordorigin="8184,2419" coordsize="299,1353">
              <v:shape style="position:absolute;left:8184;top:2419;width:299;height:1353" coordorigin="8184,2419" coordsize="299,1353" path="m8482,3773l8184,3773,8184,2419,8482,2419,8482,3773e" filled="t" fillcolor="#CAC5B0" stroked="f">
                <v:path arrowok="t"/>
                <v:fill/>
              </v:shape>
            </v:group>
            <v:group style="position:absolute;left:8632;top:2355;width:299;height:1366" coordorigin="8632,2355" coordsize="299,1366">
              <v:shape style="position:absolute;left:8632;top:2355;width:299;height:1366" coordorigin="8632,2355" coordsize="299,1366" path="m8931,3722l8632,3722,8632,2355,8931,2355,8931,3722e" filled="t" fillcolor="#CAC5B0" stroked="f">
                <v:path arrowok="t"/>
                <v:fill/>
              </v:shape>
            </v:group>
            <v:group style="position:absolute;left:9081;top:2289;width:299;height:1403" coordorigin="9081,2289" coordsize="299,1403">
              <v:shape style="position:absolute;left:9081;top:2289;width:299;height:1403" coordorigin="9081,2289" coordsize="299,1403" path="m9379,3692l9081,3692,9081,2289,9379,2289,9379,3692e" filled="t" fillcolor="#CAC5B0" stroked="f">
                <v:path arrowok="t"/>
                <v:fill/>
              </v:shape>
            </v:group>
            <v:group style="position:absolute;left:9529;top:2227;width:299;height:1447" coordorigin="9529,2227" coordsize="299,1447">
              <v:shape style="position:absolute;left:9529;top:2227;width:299;height:1447" coordorigin="9529,2227" coordsize="299,1447" path="m9827,3673l9529,3673,9529,2227,9827,2227,9827,3673e" filled="t" fillcolor="#CAC5B0" stroked="f">
                <v:path arrowok="t"/>
                <v:fill/>
              </v:shape>
            </v:group>
            <v:group style="position:absolute;left:563;top:1843;width:299;height:1157" coordorigin="563,1843" coordsize="299,1157">
              <v:shape style="position:absolute;left:563;top:1843;width:299;height:1157" coordorigin="563,1843" coordsize="299,1157" path="m862,3000l563,3000,563,1843,862,1843,862,3000e" filled="t" fillcolor="#C8DCE0" stroked="f">
                <v:path arrowok="t"/>
                <v:fill/>
              </v:shape>
            </v:group>
            <v:group style="position:absolute;left:1012;top:1846;width:299;height:1152" coordorigin="1012,1846" coordsize="299,1152">
              <v:shape style="position:absolute;left:1012;top:1846;width:299;height:1152" coordorigin="1012,1846" coordsize="299,1152" path="m1310,2998l1012,2998,1012,1846,1310,1846,1310,2998e" filled="t" fillcolor="#C8DCE0" stroked="f">
                <v:path arrowok="t"/>
                <v:fill/>
              </v:shape>
            </v:group>
            <v:group style="position:absolute;left:2356;top:1744;width:300;height:1242" coordorigin="2356,1744" coordsize="300,1242">
              <v:shape style="position:absolute;left:2356;top:1744;width:300;height:1242" coordorigin="2356,1744" coordsize="300,1242" path="m2656,2985l2356,2985,2356,1744,2656,1744,2656,2985e" filled="t" fillcolor="#C8DCE0" stroked="f">
                <v:path arrowok="t"/>
                <v:fill/>
              </v:shape>
            </v:group>
            <v:group style="position:absolute;left:1907;top:1778;width:300;height:1202" coordorigin="1907,1778" coordsize="300,1202">
              <v:shape style="position:absolute;left:1907;top:1778;width:300;height:1202" coordorigin="1907,1778" coordsize="300,1202" path="m2207,2980l1907,2980,1907,1778,2207,1778,2207,2980e" filled="t" fillcolor="#C8DCE0" stroked="f">
                <v:path arrowok="t"/>
                <v:fill/>
              </v:shape>
            </v:group>
            <v:group style="position:absolute;left:1459;top:1776;width:300;height:1168" coordorigin="1459,1776" coordsize="300,1168">
              <v:shape style="position:absolute;left:1459;top:1776;width:300;height:1168" coordorigin="1459,1776" coordsize="300,1168" path="m1759,2944l1459,2944,1459,1776,1759,1776,1759,2944e" filled="t" fillcolor="#C8DCE0" stroked="f">
                <v:path arrowok="t"/>
                <v:fill/>
              </v:shape>
            </v:group>
            <v:group style="position:absolute;left:2804;top:1582;width:299;height:1268" coordorigin="2804,1582" coordsize="299,1268">
              <v:shape style="position:absolute;left:2804;top:1582;width:299;height:1268" coordorigin="2804,1582" coordsize="299,1268" path="m3103,2851l2804,2851,2804,1582,3103,1582,3103,2851e" filled="t" fillcolor="#C8DCE0" stroked="f">
                <v:path arrowok="t"/>
                <v:fill/>
              </v:shape>
            </v:group>
            <v:group style="position:absolute;left:3253;top:1469;width:299;height:1324" coordorigin="3253,1469" coordsize="299,1324">
              <v:shape style="position:absolute;left:3253;top:1469;width:299;height:1324" coordorigin="3253,1469" coordsize="299,1324" path="m3551,2793l3253,2793,3253,1469,3551,1469,3551,2793e" filled="t" fillcolor="#C8DCE0" stroked="f">
                <v:path arrowok="t"/>
                <v:fill/>
              </v:shape>
            </v:group>
            <v:group style="position:absolute;left:4149;top:1330;width:299;height:1403" coordorigin="4149,1330" coordsize="299,1403">
              <v:shape style="position:absolute;left:4149;top:1330;width:299;height:1403" coordorigin="4149,1330" coordsize="299,1403" path="m4448,2733l4149,2733,4149,1330,4448,1330,4448,2733e" filled="t" fillcolor="#C8DCE0" stroked="f">
                <v:path arrowok="t"/>
                <v:fill/>
              </v:shape>
            </v:group>
            <v:group style="position:absolute;left:3701;top:1373;width:299;height:1355" coordorigin="3701,1373" coordsize="299,1355">
              <v:shape style="position:absolute;left:3701;top:1373;width:299;height:1355" coordorigin="3701,1373" coordsize="299,1355" path="m4000,2728l3701,2728,3701,1373,4000,1373,4000,2728e" filled="t" fillcolor="#C8DCE0" stroked="f">
                <v:path arrowok="t"/>
                <v:fill/>
              </v:shape>
            </v:group>
            <v:group style="position:absolute;left:4598;top:1220;width:299;height:1430" coordorigin="4598,1220" coordsize="299,1430">
              <v:shape style="position:absolute;left:4598;top:1220;width:299;height:1430" coordorigin="4598,1220" coordsize="299,1430" path="m4896,2650l4598,2650,4598,1220,4896,1220,4896,2650e" filled="t" fillcolor="#C8DCE0" stroked="f">
                <v:path arrowok="t"/>
                <v:fill/>
              </v:shape>
            </v:group>
            <v:group style="position:absolute;left:5046;top:1141;width:299;height:1464" coordorigin="5046,1141" coordsize="299,1464">
              <v:shape style="position:absolute;left:5046;top:1141;width:299;height:1464" coordorigin="5046,1141" coordsize="299,1464" path="m5345,2605l5046,2605,5046,1141,5345,1141,5345,2605e" filled="t" fillcolor="#C8DCE0" stroked="f">
                <v:path arrowok="t"/>
                <v:fill/>
              </v:shape>
            </v:group>
            <v:group style="position:absolute;left:5495;top:1100;width:299;height:1494" coordorigin="5495,1100" coordsize="299,1494">
              <v:shape style="position:absolute;left:5495;top:1100;width:299;height:1494" coordorigin="5495,1100" coordsize="299,1494" path="m5793,2593l5495,2593,5495,1100,5793,1100,5793,2593e" filled="t" fillcolor="#C8DCE0" stroked="f">
                <v:path arrowok="t"/>
                <v:fill/>
              </v:shape>
            </v:group>
            <v:group style="position:absolute;left:5943;top:1049;width:299;height:1519" coordorigin="5943,1049" coordsize="299,1519">
              <v:shape style="position:absolute;left:5943;top:1049;width:299;height:1519" coordorigin="5943,1049" coordsize="299,1519" path="m6242,2568l5943,2568,5943,1049,6242,1049,6242,2568e" filled="t" fillcolor="#C8DCE0" stroked="f">
                <v:path arrowok="t"/>
                <v:fill/>
              </v:shape>
            </v:group>
            <v:group style="position:absolute;left:6391;top:1008;width:299;height:1554" coordorigin="6391,1008" coordsize="299,1554">
              <v:shape style="position:absolute;left:6391;top:1008;width:299;height:1554" coordorigin="6391,1008" coordsize="299,1554" path="m6690,2562l6391,2562,6391,1008,6690,1008,6690,2562e" filled="t" fillcolor="#C8DCE0" stroked="f">
                <v:path arrowok="t"/>
                <v:fill/>
              </v:shape>
            </v:group>
            <v:group style="position:absolute;left:6839;top:982;width:300;height:1577" coordorigin="6839,982" coordsize="300,1577">
              <v:shape style="position:absolute;left:6839;top:982;width:300;height:1577" coordorigin="6839,982" coordsize="300,1577" path="m7138,2559l6839,2559,6839,982,7138,982,7138,2559e" filled="t" fillcolor="#C8DCE0" stroked="f">
                <v:path arrowok="t"/>
                <v:fill/>
              </v:shape>
            </v:group>
            <v:group style="position:absolute;left:7287;top:952;width:300;height:1587" coordorigin="7287,952" coordsize="300,1587">
              <v:shape style="position:absolute;left:7287;top:952;width:300;height:1587" coordorigin="7287,952" coordsize="300,1587" path="m7587,2539l7287,2539,7287,952,7587,952,7587,2539e" filled="t" fillcolor="#C8DCE0" stroked="f">
                <v:path arrowok="t"/>
                <v:fill/>
              </v:shape>
            </v:group>
            <v:group style="position:absolute;left:7735;top:852;width:300;height:1605" coordorigin="7735,852" coordsize="300,1605">
              <v:shape style="position:absolute;left:7735;top:852;width:300;height:1605" coordorigin="7735,852" coordsize="300,1605" path="m8035,2457l7735,2457,7735,852,8035,852,8035,2457e" filled="t" fillcolor="#C8DCE0" stroked="f">
                <v:path arrowok="t"/>
                <v:fill/>
              </v:shape>
            </v:group>
            <v:group style="position:absolute;left:8184;top:792;width:299;height:1627" coordorigin="8184,792" coordsize="299,1627">
              <v:shape style="position:absolute;left:8184;top:792;width:299;height:1627" coordorigin="8184,792" coordsize="299,1627" path="m8482,2419l8184,2419,8184,792,8482,792,8482,2419e" filled="t" fillcolor="#C8DCE0" stroked="f">
                <v:path arrowok="t"/>
                <v:fill/>
              </v:shape>
            </v:group>
            <v:group style="position:absolute;left:8632;top:686;width:299;height:1669" coordorigin="8632,686" coordsize="299,1669">
              <v:shape style="position:absolute;left:8632;top:686;width:299;height:1669" coordorigin="8632,686" coordsize="299,1669" path="m8931,2355l8632,2355,8632,686,8931,686,8931,2355e" filled="t" fillcolor="#C8DCE0" stroked="f">
                <v:path arrowok="t"/>
                <v:fill/>
              </v:shape>
            </v:group>
            <v:group style="position:absolute;left:9081;top:562;width:299;height:1727" coordorigin="9081,562" coordsize="299,1727">
              <v:shape style="position:absolute;left:9081;top:562;width:299;height:1727" coordorigin="9081,562" coordsize="299,1727" path="m9379,2289l9081,2289,9081,562,9379,562,9379,2289e" filled="t" fillcolor="#C8DCE0" stroked="f">
                <v:path arrowok="t"/>
                <v:fill/>
              </v:shape>
            </v:group>
            <v:group style="position:absolute;left:9529;top:450;width:299;height:1777" coordorigin="9529,450" coordsize="299,1777">
              <v:shape style="position:absolute;left:9529;top:450;width:299;height:1777" coordorigin="9529,450" coordsize="299,1777" path="m9827,2227l9529,2227,9529,450,9827,450,9827,2227e" filled="t" fillcolor="#C8DCE0" stroked="f">
                <v:path arrowok="t"/>
                <v:fill/>
              </v:shape>
            </v:group>
            <w10:wrap type="none"/>
          </v:group>
        </w:pic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25758"/>
          <w:spacing w:val="0"/>
          <w:w w:val="100"/>
        </w:rPr>
        <w:t>■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25758"/>
          <w:spacing w:val="-15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025758"/>
          <w:spacing w:val="0"/>
          <w:w w:val="100"/>
          <w:b/>
          <w:bCs/>
          <w:position w:val="-1"/>
        </w:rPr>
        <w:t>上市公司家數</w: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025758"/>
          <w:spacing w:val="0"/>
          <w:w w:val="100"/>
          <w:b/>
          <w:bCs/>
          <w:position w:val="-1"/>
        </w:rPr>
        <w:tab/>
      </w:r>
      <w:r>
        <w:rPr>
          <w:rFonts w:ascii="Microsoft JhengHei UI" w:hAnsi="Microsoft JhengHei UI" w:cs="Microsoft JhengHei UI" w:eastAsia="Microsoft JhengHei UI"/>
          <w:sz w:val="19"/>
          <w:szCs w:val="19"/>
          <w:color w:val="025758"/>
          <w:spacing w:val="0"/>
          <w:w w:val="100"/>
          <w:b/>
          <w:bCs/>
          <w:position w:val="-1"/>
        </w:rPr>
      </w:r>
      <w:r>
        <w:rPr>
          <w:rFonts w:ascii="Microsoft JhengHei UI" w:hAnsi="Microsoft JhengHei UI" w:cs="Microsoft JhengHei UI" w:eastAsia="Microsoft JhengHei UI"/>
          <w:sz w:val="21"/>
          <w:szCs w:val="21"/>
          <w:color w:val="865D24"/>
          <w:spacing w:val="0"/>
          <w:w w:val="100"/>
          <w:position w:val="0"/>
        </w:rPr>
        <w:t>■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865D24"/>
          <w:spacing w:val="-15"/>
          <w:w w:val="100"/>
          <w:position w:val="0"/>
        </w:rPr>
        <w:t> </w: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865D24"/>
          <w:spacing w:val="0"/>
          <w:w w:val="100"/>
          <w:b/>
          <w:bCs/>
          <w:position w:val="-1"/>
        </w:rPr>
        <w:t>上櫃公司家數</w: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865D24"/>
          <w:spacing w:val="0"/>
          <w:w w:val="100"/>
          <w:b/>
          <w:bCs/>
          <w:position w:val="-1"/>
        </w:rPr>
        <w:tab/>
      </w:r>
      <w:r>
        <w:rPr>
          <w:rFonts w:ascii="Microsoft JhengHei UI" w:hAnsi="Microsoft JhengHei UI" w:cs="Microsoft JhengHei UI" w:eastAsia="Microsoft JhengHei UI"/>
          <w:sz w:val="19"/>
          <w:szCs w:val="19"/>
          <w:color w:val="865D24"/>
          <w:spacing w:val="0"/>
          <w:w w:val="100"/>
          <w:b/>
          <w:bCs/>
          <w:position w:val="-1"/>
        </w:rPr>
      </w:r>
      <w:r>
        <w:rPr>
          <w:rFonts w:ascii="Microsoft JhengHei UI" w:hAnsi="Microsoft JhengHei UI" w:cs="Microsoft JhengHei UI" w:eastAsia="Microsoft JhengHei UI"/>
          <w:sz w:val="21"/>
          <w:szCs w:val="21"/>
          <w:color w:val="77787B"/>
          <w:spacing w:val="0"/>
          <w:w w:val="100"/>
          <w:position w:val="0"/>
        </w:rPr>
        <w:t>■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77787B"/>
          <w:spacing w:val="-15"/>
          <w:w w:val="100"/>
          <w:position w:val="0"/>
        </w:rPr>
        <w:t> </w: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77787B"/>
          <w:spacing w:val="0"/>
          <w:w w:val="100"/>
          <w:b/>
          <w:bCs/>
          <w:position w:val="-1"/>
        </w:rPr>
        <w:t>興櫃公司家數</w: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16" w:lineRule="exact"/>
        <w:ind w:right="-20"/>
        <w:jc w:val="right"/>
        <w:tabs>
          <w:tab w:pos="440" w:val="left"/>
          <w:tab w:pos="880" w:val="left"/>
          <w:tab w:pos="1340" w:val="left"/>
        </w:tabs>
        <w:rPr>
          <w:rFonts w:ascii="Calibri" w:hAnsi="Calibri" w:cs="Calibri" w:eastAsia="Calibri"/>
          <w:sz w:val="13"/>
          <w:szCs w:val="13"/>
        </w:rPr>
      </w:pPr>
      <w:rPr/>
      <w:r>
        <w:rPr>
          <w:rFonts w:ascii="Calibri" w:hAnsi="Calibri" w:cs="Calibri" w:eastAsia="Calibri"/>
          <w:sz w:val="13"/>
          <w:szCs w:val="13"/>
          <w:color w:val="025758"/>
          <w:w w:val="85"/>
          <w:position w:val="-5"/>
        </w:rPr>
        <w:t>1925</w:t>
      </w:r>
      <w:r>
        <w:rPr>
          <w:rFonts w:ascii="Calibri" w:hAnsi="Calibri" w:cs="Calibri" w:eastAsia="Calibri"/>
          <w:sz w:val="13"/>
          <w:szCs w:val="13"/>
          <w:color w:val="025758"/>
          <w:w w:val="100"/>
          <w:position w:val="-5"/>
        </w:rPr>
        <w:tab/>
      </w:r>
      <w:r>
        <w:rPr>
          <w:rFonts w:ascii="Calibri" w:hAnsi="Calibri" w:cs="Calibri" w:eastAsia="Calibri"/>
          <w:sz w:val="13"/>
          <w:szCs w:val="13"/>
          <w:color w:val="025758"/>
          <w:w w:val="85"/>
          <w:position w:val="-1"/>
        </w:rPr>
        <w:t>1950</w:t>
      </w:r>
      <w:r>
        <w:rPr>
          <w:rFonts w:ascii="Calibri" w:hAnsi="Calibri" w:cs="Calibri" w:eastAsia="Calibri"/>
          <w:sz w:val="13"/>
          <w:szCs w:val="13"/>
          <w:color w:val="025758"/>
          <w:w w:val="100"/>
          <w:position w:val="-1"/>
        </w:rPr>
        <w:tab/>
      </w:r>
      <w:r>
        <w:rPr>
          <w:rFonts w:ascii="Calibri" w:hAnsi="Calibri" w:cs="Calibri" w:eastAsia="Calibri"/>
          <w:sz w:val="13"/>
          <w:szCs w:val="13"/>
          <w:color w:val="025758"/>
          <w:w w:val="85"/>
          <w:position w:val="2"/>
        </w:rPr>
        <w:t>1965</w:t>
      </w:r>
      <w:r>
        <w:rPr>
          <w:rFonts w:ascii="Calibri" w:hAnsi="Calibri" w:cs="Calibri" w:eastAsia="Calibri"/>
          <w:sz w:val="13"/>
          <w:szCs w:val="13"/>
          <w:color w:val="025758"/>
          <w:w w:val="100"/>
          <w:position w:val="2"/>
        </w:rPr>
        <w:tab/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85"/>
          <w:position w:val="5"/>
        </w:rPr>
        <w:t>1983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0" w:after="0" w:line="199" w:lineRule="exact"/>
        <w:ind w:left="4333" w:right="-20"/>
        <w:jc w:val="left"/>
        <w:tabs>
          <w:tab w:pos="4780" w:val="left"/>
          <w:tab w:pos="5220" w:val="left"/>
        </w:tabs>
        <w:rPr>
          <w:rFonts w:ascii="Calibri" w:hAnsi="Calibri" w:cs="Calibri" w:eastAsia="Calibri"/>
          <w:sz w:val="13"/>
          <w:szCs w:val="13"/>
        </w:rPr>
      </w:pPr>
      <w:rPr/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-2"/>
        </w:rPr>
        <w:t>1823</w:t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-2"/>
        </w:rPr>
        <w:tab/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6"/>
        </w:rPr>
        <w:t>1870</w:t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6"/>
        </w:rPr>
        <w:tab/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10"/>
        </w:rPr>
        <w:t>1895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0" w:after="0" w:line="128" w:lineRule="exact"/>
        <w:ind w:left="3404" w:right="3086"/>
        <w:jc w:val="center"/>
        <w:tabs>
          <w:tab w:pos="3840" w:val="left"/>
        </w:tabs>
        <w:rPr>
          <w:rFonts w:ascii="Calibri" w:hAnsi="Calibri" w:cs="Calibri" w:eastAsia="Calibri"/>
          <w:sz w:val="13"/>
          <w:szCs w:val="13"/>
        </w:rPr>
      </w:pPr>
      <w:rPr/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-3"/>
        </w:rPr>
        <w:t>1732</w:t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-3"/>
        </w:rPr>
        <w:tab/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85"/>
          <w:position w:val="2"/>
        </w:rPr>
        <w:t>1757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2" w:after="0" w:line="150" w:lineRule="exact"/>
        <w:jc w:val="left"/>
        <w:rPr>
          <w:sz w:val="15"/>
          <w:szCs w:val="15"/>
        </w:rPr>
      </w:pPr>
      <w:rPr/>
      <w:r>
        <w:rPr/>
        <w:br w:type="column"/>
      </w:r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68"/>
        <w:jc w:val="left"/>
        <w:tabs>
          <w:tab w:pos="440" w:val="left"/>
        </w:tabs>
        <w:rPr>
          <w:rFonts w:ascii="Calibri" w:hAnsi="Calibri" w:cs="Calibri" w:eastAsia="Calibri"/>
          <w:sz w:val="13"/>
          <w:szCs w:val="13"/>
        </w:rPr>
      </w:pPr>
      <w:rPr/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-6"/>
        </w:rPr>
        <w:t>2043</w:t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-6"/>
        </w:rPr>
        <w:tab/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0"/>
        </w:rPr>
        <w:t>2078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5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right="-60"/>
        <w:jc w:val="left"/>
        <w:rPr>
          <w:rFonts w:ascii="Calibri" w:hAnsi="Calibri" w:cs="Calibri" w:eastAsia="Calibri"/>
          <w:sz w:val="13"/>
          <w:szCs w:val="13"/>
        </w:rPr>
      </w:pPr>
      <w:rPr/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</w:rPr>
        <w:t>2142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/>
        <w:br w:type="column"/>
      </w:r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60"/>
        <w:jc w:val="left"/>
        <w:rPr>
          <w:rFonts w:ascii="Calibri" w:hAnsi="Calibri" w:cs="Calibri" w:eastAsia="Calibri"/>
          <w:sz w:val="13"/>
          <w:szCs w:val="13"/>
        </w:rPr>
      </w:pPr>
      <w:rPr/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</w:rPr>
        <w:t>2216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</w:rPr>
      </w:r>
    </w:p>
    <w:p>
      <w:pPr>
        <w:spacing w:before="8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Calibri" w:hAnsi="Calibri" w:cs="Calibri" w:eastAsia="Calibri"/>
          <w:sz w:val="13"/>
          <w:szCs w:val="13"/>
        </w:rPr>
      </w:pPr>
      <w:rPr/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</w:rPr>
        <w:t>2283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620"/>
          <w:cols w:num="5" w:equalWidth="0">
            <w:col w:w="7251" w:space="221"/>
            <w:col w:w="676" w:space="220"/>
            <w:col w:w="228" w:space="221"/>
            <w:col w:w="228" w:space="221"/>
            <w:col w:w="594"/>
          </w:cols>
        </w:sectPr>
      </w:pPr>
      <w:rPr/>
    </w:p>
    <w:p>
      <w:pPr>
        <w:spacing w:before="1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98" w:right="-75"/>
        <w:jc w:val="left"/>
        <w:tabs>
          <w:tab w:pos="740" w:val="left"/>
          <w:tab w:pos="1180" w:val="left"/>
          <w:tab w:pos="1640" w:val="left"/>
          <w:tab w:pos="2080" w:val="left"/>
        </w:tabs>
        <w:rPr>
          <w:rFonts w:ascii="Calibri" w:hAnsi="Calibri" w:cs="Calibri" w:eastAsia="Calibri"/>
          <w:sz w:val="13"/>
          <w:szCs w:val="13"/>
        </w:rPr>
      </w:pPr>
      <w:rPr/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-7"/>
        </w:rPr>
        <w:t>1451</w:t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-7"/>
        </w:rPr>
        <w:tab/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-7"/>
        </w:rPr>
        <w:t>1449</w:t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-7"/>
        </w:rPr>
        <w:tab/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0"/>
        </w:rPr>
        <w:t>1491</w:t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0"/>
        </w:rPr>
        <w:tab/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0"/>
        </w:rPr>
        <w:t>1490</w:t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0"/>
        </w:rPr>
        <w:tab/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3"/>
        </w:rPr>
        <w:t>1510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305" w:right="-68"/>
        <w:jc w:val="left"/>
        <w:tabs>
          <w:tab w:pos="740" w:val="left"/>
          <w:tab w:pos="1200" w:val="left"/>
          <w:tab w:pos="1640" w:val="left"/>
          <w:tab w:pos="2080" w:val="left"/>
        </w:tabs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4"/>
        </w:rPr>
        <w:t>691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4"/>
        </w:rPr>
        <w:tab/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4"/>
        </w:rPr>
        <w:t>688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4"/>
        </w:rPr>
        <w:tab/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2"/>
        </w:rPr>
        <w:t>698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2"/>
        </w:rPr>
        <w:tab/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0"/>
        </w:rPr>
        <w:t>718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0"/>
        </w:rPr>
        <w:tab/>
      </w:r>
      <w:r>
        <w:rPr>
          <w:rFonts w:ascii="Calibri" w:hAnsi="Calibri" w:cs="Calibri" w:eastAsia="Calibri"/>
          <w:sz w:val="16"/>
          <w:szCs w:val="16"/>
          <w:color w:val="097373"/>
          <w:spacing w:val="-1"/>
          <w:w w:val="100"/>
          <w:b/>
          <w:bCs/>
          <w:position w:val="1"/>
        </w:rPr>
        <w:t>7</w:t>
      </w:r>
      <w:r>
        <w:rPr>
          <w:rFonts w:ascii="Calibri" w:hAnsi="Calibri" w:cs="Calibri" w:eastAsia="Calibri"/>
          <w:sz w:val="16"/>
          <w:szCs w:val="16"/>
          <w:color w:val="097373"/>
          <w:spacing w:val="-1"/>
          <w:w w:val="100"/>
          <w:b/>
          <w:bCs/>
          <w:position w:val="1"/>
        </w:rPr>
        <w:t>4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1"/>
        </w:rPr>
        <w:t>1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122" w:lineRule="exact"/>
        <w:ind w:left="448" w:right="-60"/>
        <w:jc w:val="left"/>
        <w:rPr>
          <w:rFonts w:ascii="Calibri" w:hAnsi="Calibri" w:cs="Calibri" w:eastAsia="Calibri"/>
          <w:sz w:val="13"/>
          <w:szCs w:val="13"/>
        </w:rPr>
      </w:pPr>
      <w:rPr/>
      <w:r>
        <w:rPr/>
        <w:br w:type="column"/>
      </w:r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</w:rPr>
        <w:t>1674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</w:rPr>
      </w:r>
    </w:p>
    <w:p>
      <w:pPr>
        <w:spacing w:before="0" w:after="0" w:line="122" w:lineRule="exact"/>
        <w:ind w:right="-20"/>
        <w:jc w:val="left"/>
        <w:rPr>
          <w:rFonts w:ascii="Calibri" w:hAnsi="Calibri" w:cs="Calibri" w:eastAsia="Calibri"/>
          <w:sz w:val="13"/>
          <w:szCs w:val="13"/>
        </w:rPr>
      </w:pPr>
      <w:rPr/>
      <w:r>
        <w:rPr>
          <w:rFonts w:ascii="Calibri" w:hAnsi="Calibri" w:cs="Calibri" w:eastAsia="Calibri"/>
          <w:sz w:val="13"/>
          <w:szCs w:val="13"/>
          <w:color w:val="025758"/>
          <w:spacing w:val="0"/>
          <w:w w:val="100"/>
          <w:position w:val="1"/>
        </w:rPr>
        <w:t>1607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7" w:right="-71"/>
        <w:jc w:val="left"/>
        <w:tabs>
          <w:tab w:pos="440" w:val="left"/>
        </w:tabs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9"/>
        </w:rPr>
        <w:t>758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9"/>
        </w:rPr>
        <w:tab/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0"/>
        </w:rPr>
        <w:t>790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10" w:after="0" w:line="180" w:lineRule="exact"/>
        <w:jc w:val="left"/>
        <w:rPr>
          <w:sz w:val="18"/>
          <w:szCs w:val="18"/>
        </w:rPr>
      </w:pPr>
      <w:rPr/>
      <w:r>
        <w:rPr/>
        <w:br w:type="column"/>
      </w:r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82"/>
        <w:jc w:val="left"/>
        <w:tabs>
          <w:tab w:pos="440" w:val="left"/>
          <w:tab w:pos="880" w:val="left"/>
        </w:tabs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</w:rPr>
        <w:t>809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</w:rPr>
        <w:tab/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2"/>
        </w:rPr>
        <w:t>838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2"/>
        </w:rPr>
        <w:tab/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11"/>
        </w:rPr>
        <w:t>854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5" w:after="0" w:line="190" w:lineRule="exact"/>
        <w:jc w:val="left"/>
        <w:rPr>
          <w:sz w:val="19"/>
          <w:szCs w:val="19"/>
        </w:rPr>
      </w:pPr>
      <w:rPr/>
      <w:r>
        <w:rPr/>
        <w:br w:type="column"/>
      </w:r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84"/>
        <w:jc w:val="left"/>
        <w:tabs>
          <w:tab w:pos="440" w:val="left"/>
          <w:tab w:pos="880" w:val="left"/>
          <w:tab w:pos="1340" w:val="left"/>
          <w:tab w:pos="1780" w:val="left"/>
          <w:tab w:pos="2240" w:val="left"/>
        </w:tabs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9"/>
        </w:rPr>
        <w:t>874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9"/>
        </w:rPr>
        <w:tab/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6"/>
        </w:rPr>
        <w:t>892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6"/>
        </w:rPr>
        <w:tab/>
      </w:r>
      <w:r>
        <w:rPr>
          <w:rFonts w:ascii="Calibri" w:hAnsi="Calibri" w:cs="Calibri" w:eastAsia="Calibri"/>
          <w:sz w:val="16"/>
          <w:szCs w:val="16"/>
          <w:color w:val="097373"/>
          <w:spacing w:val="-1"/>
          <w:w w:val="100"/>
          <w:b/>
          <w:bCs/>
          <w:position w:val="-2"/>
        </w:rPr>
        <w:t>9</w:t>
      </w:r>
      <w:r>
        <w:rPr>
          <w:rFonts w:ascii="Calibri" w:hAnsi="Calibri" w:cs="Calibri" w:eastAsia="Calibri"/>
          <w:sz w:val="16"/>
          <w:szCs w:val="16"/>
          <w:color w:val="097373"/>
          <w:spacing w:val="-1"/>
          <w:w w:val="100"/>
          <w:b/>
          <w:bCs/>
          <w:position w:val="-2"/>
        </w:rPr>
        <w:t>0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2"/>
        </w:rPr>
        <w:t>7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2"/>
        </w:rPr>
        <w:tab/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0"/>
        </w:rPr>
        <w:t>928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0"/>
        </w:rPr>
        <w:tab/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1"/>
        </w:rPr>
        <w:t>942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1"/>
        </w:rPr>
        <w:tab/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4"/>
        </w:rPr>
        <w:t>948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1" w:after="0" w:line="170" w:lineRule="exact"/>
        <w:jc w:val="left"/>
        <w:rPr>
          <w:sz w:val="17"/>
          <w:szCs w:val="17"/>
        </w:rPr>
      </w:pPr>
      <w:rPr/>
      <w:r>
        <w:rPr/>
        <w:br w:type="column"/>
      </w:r>
      <w:r>
        <w:rPr>
          <w:sz w:val="17"/>
          <w:szCs w:val="17"/>
        </w:rPr>
      </w:r>
    </w:p>
    <w:p>
      <w:pPr>
        <w:spacing w:before="0" w:after="0" w:line="240" w:lineRule="auto"/>
        <w:ind w:right="-85"/>
        <w:jc w:val="left"/>
        <w:tabs>
          <w:tab w:pos="440" w:val="left"/>
          <w:tab w:pos="880" w:val="left"/>
        </w:tabs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13"/>
        </w:rPr>
        <w:t>959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13"/>
        </w:rPr>
        <w:tab/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9"/>
        </w:rPr>
        <w:t>971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9"/>
        </w:rPr>
        <w:tab/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0"/>
        </w:rPr>
        <w:t>997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0" w:after="0" w:line="273" w:lineRule="exact"/>
        <w:ind w:right="-20"/>
        <w:jc w:val="left"/>
        <w:rPr>
          <w:rFonts w:ascii="Calibri" w:hAnsi="Calibri" w:cs="Calibri" w:eastAsia="Calibri"/>
          <w:sz w:val="16"/>
          <w:szCs w:val="16"/>
        </w:rPr>
      </w:pPr>
      <w:rPr/>
      <w:r>
        <w:rPr/>
        <w:br w:type="column"/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1"/>
        </w:rPr>
        <w:t>1031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-1"/>
        </w:rPr>
        <w:t>  </w:t>
      </w:r>
      <w:r>
        <w:rPr>
          <w:rFonts w:ascii="Calibri" w:hAnsi="Calibri" w:cs="Calibri" w:eastAsia="Calibri"/>
          <w:sz w:val="16"/>
          <w:szCs w:val="16"/>
          <w:color w:val="097373"/>
          <w:spacing w:val="15"/>
          <w:w w:val="100"/>
          <w:b/>
          <w:bCs/>
          <w:position w:val="-1"/>
        </w:rPr>
        <w:t> </w:t>
      </w:r>
      <w:r>
        <w:rPr>
          <w:rFonts w:ascii="Calibri" w:hAnsi="Calibri" w:cs="Calibri" w:eastAsia="Calibri"/>
          <w:sz w:val="16"/>
          <w:szCs w:val="16"/>
          <w:color w:val="097373"/>
          <w:spacing w:val="0"/>
          <w:w w:val="100"/>
          <w:b/>
          <w:bCs/>
          <w:position w:val="8"/>
        </w:rPr>
        <w:t>1061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620"/>
          <w:cols w:num="6" w:equalWidth="0">
            <w:col w:w="2319" w:space="221"/>
            <w:col w:w="676" w:space="228"/>
            <w:col w:w="1111" w:space="234"/>
            <w:col w:w="2456" w:space="234"/>
            <w:col w:w="1111" w:space="198"/>
            <w:col w:w="1072"/>
          </w:cols>
        </w:sectPr>
      </w:pPr>
      <w:rPr/>
    </w:p>
    <w:p>
      <w:pPr>
        <w:spacing w:before="4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620"/>
        </w:sectPr>
      </w:pPr>
      <w:rPr/>
    </w:p>
    <w:p>
      <w:pPr>
        <w:spacing w:before="5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34" w:lineRule="exact"/>
        <w:ind w:left="305" w:right="-86"/>
        <w:jc w:val="left"/>
        <w:tabs>
          <w:tab w:pos="740" w:val="left"/>
          <w:tab w:pos="1200" w:val="left"/>
          <w:tab w:pos="1640" w:val="left"/>
          <w:tab w:pos="2080" w:val="left"/>
          <w:tab w:pos="2540" w:val="left"/>
          <w:tab w:pos="2980" w:val="left"/>
        </w:tabs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</w:rPr>
        <w:t>503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3"/>
        </w:rPr>
        <w:t>531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3"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1"/>
        </w:rPr>
        <w:t>547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1"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1"/>
        </w:rPr>
        <w:t>539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1"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2"/>
        </w:rPr>
        <w:t>546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2"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9"/>
        </w:rPr>
        <w:t>564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9"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-1"/>
          <w:w w:val="100"/>
          <w:b/>
          <w:bCs/>
          <w:position w:val="12"/>
        </w:rPr>
        <w:t>6</w:t>
      </w:r>
      <w:r>
        <w:rPr>
          <w:rFonts w:ascii="Calibri" w:hAnsi="Calibri" w:cs="Calibri" w:eastAsia="Calibri"/>
          <w:sz w:val="16"/>
          <w:szCs w:val="16"/>
          <w:color w:val="865D24"/>
          <w:spacing w:val="-1"/>
          <w:w w:val="100"/>
          <w:b/>
          <w:bCs/>
          <w:position w:val="12"/>
        </w:rPr>
        <w:t>0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12"/>
        </w:rPr>
        <w:t>7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15" w:after="0" w:line="260" w:lineRule="exact"/>
        <w:jc w:val="left"/>
        <w:rPr>
          <w:sz w:val="26"/>
          <w:szCs w:val="26"/>
        </w:rPr>
      </w:pPr>
      <w:rPr/>
      <w:r>
        <w:rPr/>
        <w:br w:type="column"/>
      </w:r>
      <w:r>
        <w:rPr>
          <w:sz w:val="26"/>
          <w:szCs w:val="26"/>
        </w:rPr>
      </w:r>
    </w:p>
    <w:p>
      <w:pPr>
        <w:spacing w:before="0" w:after="0" w:line="240" w:lineRule="auto"/>
        <w:ind w:right="-79"/>
        <w:jc w:val="left"/>
        <w:tabs>
          <w:tab w:pos="440" w:val="left"/>
          <w:tab w:pos="880" w:val="left"/>
          <w:tab w:pos="1340" w:val="left"/>
          <w:tab w:pos="1780" w:val="left"/>
          <w:tab w:pos="2240" w:val="left"/>
          <w:tab w:pos="2680" w:val="left"/>
          <w:tab w:pos="3120" w:val="left"/>
          <w:tab w:pos="3580" w:val="left"/>
        </w:tabs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865D24"/>
          <w:spacing w:val="-1"/>
          <w:w w:val="100"/>
          <w:b/>
          <w:bCs/>
          <w:position w:val="-6"/>
        </w:rPr>
        <w:t>6</w:t>
      </w:r>
      <w:r>
        <w:rPr>
          <w:rFonts w:ascii="Calibri" w:hAnsi="Calibri" w:cs="Calibri" w:eastAsia="Calibri"/>
          <w:sz w:val="16"/>
          <w:szCs w:val="16"/>
          <w:color w:val="865D24"/>
          <w:spacing w:val="-1"/>
          <w:w w:val="100"/>
          <w:b/>
          <w:bCs/>
          <w:position w:val="-6"/>
        </w:rPr>
        <w:t>3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6"/>
        </w:rPr>
        <w:t>8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6"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8"/>
        </w:rPr>
        <w:t>658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8"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2"/>
        </w:rPr>
        <w:t>685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2"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-1"/>
          <w:w w:val="100"/>
          <w:b/>
          <w:bCs/>
          <w:position w:val="0"/>
        </w:rPr>
        <w:t>7</w:t>
      </w:r>
      <w:r>
        <w:rPr>
          <w:rFonts w:ascii="Calibri" w:hAnsi="Calibri" w:cs="Calibri" w:eastAsia="Calibri"/>
          <w:sz w:val="16"/>
          <w:szCs w:val="16"/>
          <w:color w:val="865D24"/>
          <w:spacing w:val="-1"/>
          <w:w w:val="100"/>
          <w:b/>
          <w:bCs/>
          <w:position w:val="0"/>
        </w:rPr>
        <w:t>1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0"/>
        </w:rPr>
        <w:t>2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0"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0"/>
        </w:rPr>
        <w:t>732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0"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1"/>
        </w:rPr>
        <w:t>744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1"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0"/>
        </w:rPr>
        <w:t>766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0"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1"/>
        </w:rPr>
        <w:t>775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1"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1"/>
        </w:rPr>
        <w:t>782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72" w:after="0" w:line="240" w:lineRule="auto"/>
        <w:ind w:right="-84"/>
        <w:jc w:val="left"/>
        <w:tabs>
          <w:tab w:pos="440" w:val="left"/>
          <w:tab w:pos="880" w:val="left"/>
          <w:tab w:pos="1340" w:val="left"/>
        </w:tabs>
        <w:rPr>
          <w:rFonts w:ascii="Calibri" w:hAnsi="Calibri" w:cs="Calibri" w:eastAsia="Calibri"/>
          <w:sz w:val="16"/>
          <w:szCs w:val="16"/>
        </w:rPr>
      </w:pPr>
      <w:rPr/>
      <w:r>
        <w:rPr/>
        <w:br w:type="column"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13"/>
        </w:rPr>
        <w:t>788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13"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11"/>
        </w:rPr>
        <w:t>808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11"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5"/>
        </w:rPr>
        <w:t>816</w:t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-5"/>
        </w:rPr>
        <w:tab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  <w:position w:val="0"/>
        </w:rPr>
        <w:t>838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2" w:after="0" w:line="240" w:lineRule="auto"/>
        <w:ind w:right="-20"/>
        <w:jc w:val="left"/>
        <w:rPr>
          <w:rFonts w:ascii="Calibri" w:hAnsi="Calibri" w:cs="Calibri" w:eastAsia="Calibri"/>
          <w:sz w:val="16"/>
          <w:szCs w:val="16"/>
        </w:rPr>
      </w:pPr>
      <w:rPr/>
      <w:r>
        <w:rPr/>
        <w:br w:type="column"/>
      </w:r>
      <w:r>
        <w:rPr>
          <w:rFonts w:ascii="Calibri" w:hAnsi="Calibri" w:cs="Calibri" w:eastAsia="Calibri"/>
          <w:sz w:val="16"/>
          <w:szCs w:val="16"/>
          <w:color w:val="865D24"/>
          <w:spacing w:val="0"/>
          <w:w w:val="100"/>
          <w:b/>
          <w:bCs/>
        </w:rPr>
        <w:t>864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620"/>
          <w:cols w:num="4" w:equalWidth="0">
            <w:col w:w="3210" w:space="234"/>
            <w:col w:w="3801" w:space="234"/>
            <w:col w:w="1559" w:space="234"/>
            <w:col w:w="588"/>
          </w:cols>
        </w:sectPr>
      </w:pPr>
      <w:rPr/>
    </w:p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0" w:lineRule="auto"/>
        <w:ind w:left="305" w:right="-20"/>
        <w:jc w:val="left"/>
        <w:tabs>
          <w:tab w:pos="740" w:val="left"/>
          <w:tab w:pos="1200" w:val="left"/>
          <w:tab w:pos="1640" w:val="left"/>
          <w:tab w:pos="2080" w:val="left"/>
          <w:tab w:pos="2540" w:val="left"/>
          <w:tab w:pos="2980" w:val="left"/>
          <w:tab w:pos="3440" w:val="left"/>
          <w:tab w:pos="3880" w:val="left"/>
          <w:tab w:pos="4340" w:val="left"/>
          <w:tab w:pos="4780" w:val="left"/>
          <w:tab w:pos="5220" w:val="left"/>
          <w:tab w:pos="5680" w:val="left"/>
          <w:tab w:pos="6120" w:val="left"/>
          <w:tab w:pos="6580" w:val="left"/>
          <w:tab w:pos="7020" w:val="left"/>
          <w:tab w:pos="7460" w:val="left"/>
          <w:tab w:pos="7920" w:val="left"/>
          <w:tab w:pos="8360" w:val="left"/>
          <w:tab w:pos="8820" w:val="left"/>
          <w:tab w:pos="9260" w:val="left"/>
        </w:tabs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77787B"/>
          <w:spacing w:val="-1"/>
          <w:w w:val="100"/>
          <w:b/>
          <w:bCs/>
          <w:position w:val="-1"/>
        </w:rPr>
        <w:t>2</w:t>
      </w:r>
      <w:r>
        <w:rPr>
          <w:rFonts w:ascii="Calibri" w:hAnsi="Calibri" w:cs="Calibri" w:eastAsia="Calibri"/>
          <w:sz w:val="16"/>
          <w:szCs w:val="16"/>
          <w:color w:val="77787B"/>
          <w:spacing w:val="-1"/>
          <w:w w:val="100"/>
          <w:b/>
          <w:bCs/>
          <w:position w:val="-1"/>
        </w:rPr>
        <w:t>5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1"/>
        </w:rPr>
        <w:t>7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1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4"/>
        </w:rPr>
        <w:t>230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4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2"/>
        </w:rPr>
        <w:t>246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2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3"/>
        </w:rPr>
        <w:t>233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3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4"/>
        </w:rPr>
        <w:t>223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4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1"/>
        </w:rPr>
        <w:t>285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1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0"/>
        </w:rPr>
        <w:t>277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0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1"/>
        </w:rPr>
        <w:t>285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1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1"/>
        </w:rPr>
        <w:t>261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1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1"/>
        </w:rPr>
        <w:t>284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1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1"/>
        </w:rPr>
        <w:t>284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1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0"/>
        </w:rPr>
        <w:t>271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0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0"/>
        </w:rPr>
        <w:t>274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0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2"/>
        </w:rPr>
        <w:t>256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2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2"/>
        </w:rPr>
        <w:t>248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2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2"/>
        </w:rPr>
        <w:t>253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-2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2"/>
        </w:rPr>
        <w:t>296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2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2"/>
        </w:rPr>
        <w:t>299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2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-1"/>
          <w:w w:val="100"/>
          <w:b/>
          <w:bCs/>
          <w:position w:val="5"/>
        </w:rPr>
        <w:t>3</w:t>
      </w:r>
      <w:r>
        <w:rPr>
          <w:rFonts w:ascii="Calibri" w:hAnsi="Calibri" w:cs="Calibri" w:eastAsia="Calibri"/>
          <w:sz w:val="16"/>
          <w:szCs w:val="16"/>
          <w:color w:val="77787B"/>
          <w:spacing w:val="-1"/>
          <w:w w:val="100"/>
          <w:b/>
          <w:bCs/>
          <w:position w:val="5"/>
        </w:rPr>
        <w:t>2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5"/>
        </w:rPr>
        <w:t>9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5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6"/>
        </w:rPr>
        <w:t>347</w:t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6"/>
        </w:rPr>
        <w:tab/>
      </w:r>
      <w:r>
        <w:rPr>
          <w:rFonts w:ascii="Calibri" w:hAnsi="Calibri" w:cs="Calibri" w:eastAsia="Calibri"/>
          <w:sz w:val="16"/>
          <w:szCs w:val="16"/>
          <w:color w:val="77787B"/>
          <w:spacing w:val="0"/>
          <w:w w:val="100"/>
          <w:b/>
          <w:bCs/>
          <w:position w:val="7"/>
        </w:rPr>
        <w:t>358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8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33" w:after="0" w:line="169" w:lineRule="exact"/>
        <w:ind w:left="290" w:right="-20"/>
        <w:jc w:val="left"/>
        <w:tabs>
          <w:tab w:pos="720" w:val="left"/>
          <w:tab w:pos="1180" w:val="left"/>
          <w:tab w:pos="1620" w:val="left"/>
          <w:tab w:pos="2080" w:val="left"/>
          <w:tab w:pos="2520" w:val="left"/>
          <w:tab w:pos="2980" w:val="left"/>
          <w:tab w:pos="3420" w:val="left"/>
          <w:tab w:pos="3860" w:val="left"/>
          <w:tab w:pos="4320" w:val="left"/>
          <w:tab w:pos="4760" w:val="left"/>
          <w:tab w:pos="5220" w:val="left"/>
          <w:tab w:pos="5660" w:val="left"/>
          <w:tab w:pos="6100" w:val="left"/>
          <w:tab w:pos="6560" w:val="left"/>
          <w:tab w:pos="7000" w:val="left"/>
          <w:tab w:pos="7460" w:val="left"/>
          <w:tab w:pos="7900" w:val="left"/>
          <w:tab w:pos="8360" w:val="left"/>
          <w:tab w:pos="8800" w:val="left"/>
        </w:tabs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2005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2006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2007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2008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2009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2010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2011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2012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2013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2014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2015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2016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2017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2018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2019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2020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2021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2022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2023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ab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2024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14"/>
          <w:szCs w:val="14"/>
          <w:color w:val="231F20"/>
          <w:spacing w:val="17"/>
          <w:w w:val="100"/>
        </w:rPr>
        <w:t> 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202</w:t>
      </w:r>
      <w:r>
        <w:rPr>
          <w:rFonts w:ascii="Calibri" w:hAnsi="Calibri" w:cs="Calibri" w:eastAsia="Calibri"/>
          <w:sz w:val="14"/>
          <w:szCs w:val="14"/>
          <w:color w:val="231F20"/>
          <w:spacing w:val="1"/>
          <w:w w:val="100"/>
        </w:rPr>
        <w:t>5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</w:rPr>
        <w:t>/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11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6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53" w:lineRule="exact"/>
        <w:ind w:right="211"/>
        <w:jc w:val="right"/>
        <w:rPr>
          <w:rFonts w:ascii="Calibri" w:hAnsi="Calibri" w:cs="Calibri" w:eastAsia="Calibri"/>
          <w:sz w:val="21"/>
          <w:szCs w:val="21"/>
        </w:rPr>
      </w:pPr>
      <w:rPr/>
      <w:r>
        <w:rPr>
          <w:rFonts w:ascii="Calibri" w:hAnsi="Calibri" w:cs="Calibri" w:eastAsia="Calibri"/>
          <w:sz w:val="21"/>
          <w:szCs w:val="21"/>
          <w:color w:val="FFFFFF"/>
          <w:spacing w:val="0"/>
          <w:w w:val="86"/>
        </w:rPr>
        <w:t>3</w:t>
      </w:r>
      <w:r>
        <w:rPr>
          <w:rFonts w:ascii="Calibri" w:hAnsi="Calibri" w:cs="Calibri" w:eastAsia="Calibri"/>
          <w:sz w:val="21"/>
          <w:szCs w:val="21"/>
          <w:color w:val="000000"/>
          <w:spacing w:val="0"/>
          <w:w w:val="100"/>
        </w:rPr>
      </w:r>
    </w:p>
    <w:p>
      <w:pPr>
        <w:spacing w:before="9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44" w:lineRule="exact"/>
        <w:ind w:left="116" w:right="-20"/>
        <w:jc w:val="left"/>
        <w:rPr>
          <w:rFonts w:ascii="思源宋體 TW" w:hAnsi="思源宋體 TW" w:cs="思源宋體 TW" w:eastAsia="思源宋體 TW"/>
          <w:sz w:val="20"/>
          <w:szCs w:val="20"/>
        </w:rPr>
      </w:pPr>
      <w:rPr/>
      <w:r>
        <w:rPr>
          <w:rFonts w:ascii="思源宋體 TW" w:hAnsi="思源宋體 TW" w:cs="思源宋體 TW" w:eastAsia="思源宋體 TW"/>
          <w:sz w:val="20"/>
          <w:szCs w:val="20"/>
          <w:color w:val="231F20"/>
          <w:spacing w:val="0"/>
          <w:w w:val="100"/>
          <w:position w:val="1"/>
        </w:rPr>
        <w:t>70</w:t>
      </w:r>
      <w:r>
        <w:rPr>
          <w:rFonts w:ascii="思源宋體 TW" w:hAnsi="思源宋體 TW" w:cs="思源宋體 TW" w:eastAsia="思源宋體 TW"/>
          <w:sz w:val="20"/>
          <w:szCs w:val="20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620"/>
        </w:sectPr>
      </w:pPr>
      <w:rPr/>
    </w:p>
    <w:p>
      <w:pPr>
        <w:spacing w:before="0" w:after="0" w:line="528" w:lineRule="exact"/>
        <w:ind w:left="339" w:right="-20"/>
        <w:jc w:val="left"/>
        <w:rPr>
          <w:rFonts w:ascii="Microsoft JhengHei UI" w:hAnsi="Microsoft JhengHei UI" w:cs="Microsoft JhengHei UI" w:eastAsia="Microsoft JhengHei UI"/>
          <w:sz w:val="42"/>
          <w:szCs w:val="42"/>
        </w:rPr>
      </w:pPr>
      <w:rPr/>
      <w:r>
        <w:rPr/>
        <w:pict>
          <v:group style="position:absolute;margin-left:25.511pt;margin-top:33.403145pt;width:424.726163pt;height:.1pt;mso-position-horizontal-relative:page;mso-position-vertical-relative:paragraph;z-index:-2637" coordorigin="510,668" coordsize="8495,2">
            <v:shape style="position:absolute;left:510;top:668;width:8495;height:2" coordorigin="510,668" coordsize="8495,0" path="m510,668l9005,668e" filled="f" stroked="t" strokeweight="3.507843pt" strokecolor="#025758">
              <v:path arrowok="t"/>
            </v:shape>
          </v:group>
          <w10:wrap type="none"/>
        </w:pict>
      </w:r>
      <w:r>
        <w:rPr/>
        <w:pict>
          <v:group style="position:absolute;margin-left:24.528965pt;margin-top:-9.743323pt;width:495.86677pt;height:3.507843pt;mso-position-horizontal-relative:page;mso-position-vertical-relative:paragraph;z-index:-2636" coordorigin="491,-195" coordsize="9917,70">
            <v:group style="position:absolute;left:526;top:-160;width:8263;height:2" coordorigin="526,-160" coordsize="8263,2">
              <v:shape style="position:absolute;left:526;top:-160;width:8263;height:2" coordorigin="526,-160" coordsize="8263,0" path="m526,-160l8788,-160e" filled="f" stroked="t" strokeweight="3.507843pt" strokecolor="#8DB89C">
                <v:path arrowok="t"/>
              </v:shape>
            </v:group>
            <v:group style="position:absolute;left:8788;top:-160;width:1585;height:2" coordorigin="8788,-160" coordsize="1585,2">
              <v:shape style="position:absolute;left:8788;top:-160;width:1585;height:2" coordorigin="8788,-160" coordsize="1585,0" path="m8788,-160l10373,-160e" filled="f" stroked="t" strokeweight="3.507843pt" strokecolor="#C4B679">
                <v:path arrowok="t"/>
              </v:shape>
            </v:group>
            <w10:wrap type="none"/>
          </v:group>
        </w:pict>
      </w:r>
      <w:r>
        <w:rPr>
          <w:rFonts w:ascii="Microsoft JhengHei UI" w:hAnsi="Microsoft JhengHei UI" w:cs="Microsoft JhengHei UI" w:eastAsia="Microsoft JhengHei UI"/>
          <w:sz w:val="42"/>
          <w:szCs w:val="42"/>
          <w:color w:val="024646"/>
          <w:spacing w:val="0"/>
          <w:w w:val="100"/>
          <w:b/>
          <w:bCs/>
          <w:position w:val="-3"/>
        </w:rPr>
        <w:t>4.</w:t>
      </w:r>
      <w:r>
        <w:rPr>
          <w:rFonts w:ascii="Microsoft JhengHei UI" w:hAnsi="Microsoft JhengHei UI" w:cs="Microsoft JhengHei UI" w:eastAsia="Microsoft JhengHei UI"/>
          <w:sz w:val="42"/>
          <w:szCs w:val="42"/>
          <w:color w:val="024646"/>
          <w:spacing w:val="0"/>
          <w:w w:val="100"/>
          <w:b/>
          <w:bCs/>
          <w:position w:val="-3"/>
        </w:rPr>
        <w:t>期貨市場交易量變化</w:t>
      </w:r>
      <w:r>
        <w:rPr>
          <w:rFonts w:ascii="Microsoft JhengHei UI" w:hAnsi="Microsoft JhengHei UI" w:cs="Microsoft JhengHei UI" w:eastAsia="Microsoft JhengHei UI"/>
          <w:sz w:val="42"/>
          <w:szCs w:val="42"/>
          <w:color w:val="000000"/>
          <w:spacing w:val="0"/>
          <w:w w:val="100"/>
          <w:position w:val="0"/>
        </w:rPr>
      </w:r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Sz w:w="10780" w:h="14760"/>
          <w:pgMar w:top="940" w:bottom="280" w:left="400" w:right="260"/>
        </w:sectPr>
      </w:pPr>
      <w:rPr/>
    </w:p>
    <w:p>
      <w:pPr>
        <w:spacing w:before="0" w:after="0" w:line="233" w:lineRule="exact"/>
        <w:ind w:left="164" w:right="-65"/>
        <w:jc w:val="left"/>
        <w:rPr>
          <w:rFonts w:ascii="Microsoft JhengHei UI" w:hAnsi="Microsoft JhengHei UI" w:cs="Microsoft JhengHei UI" w:eastAsia="Microsoft JhengHei UI"/>
          <w:sz w:val="16"/>
          <w:szCs w:val="16"/>
        </w:rPr>
      </w:pPr>
      <w:rPr/>
      <w:r>
        <w:rPr/>
        <w:pict>
          <v:group style="position:absolute;margin-left:25.217651pt;margin-top:1.300182pt;width:495.261814pt;height:267.930552pt;mso-position-horizontal-relative:page;mso-position-vertical-relative:paragraph;z-index:-2635" coordorigin="504,26" coordsize="9905,5359">
            <v:group style="position:absolute;left:510;top:5089;width:9894;height:289" coordorigin="510,5089" coordsize="9894,289">
              <v:shape style="position:absolute;left:510;top:5089;width:9894;height:289" coordorigin="510,5089" coordsize="9894,289" path="m510,5089l10404,5089,10404,5379,510,5379,510,5089e" filled="t" fillcolor="#058889" stroked="f">
                <v:path arrowok="t"/>
                <v:fill/>
              </v:shape>
              <v:shape style="position:absolute;left:665;top:5133;width:865;height:233" type="#_x0000_t75">
                <v:imagedata r:id="rId11" o:title=""/>
              </v:shape>
            </v:group>
            <v:group style="position:absolute;left:510;top:27;width:9863;height:5197" coordorigin="510,27" coordsize="9863,5197">
              <v:shape style="position:absolute;left:510;top:27;width:9863;height:5197" coordorigin="510,27" coordsize="9863,5197" path="m851,5224l10714,5224,10714,27,851,27e" filled="f" stroked="t" strokeweight=".079739pt" strokecolor="#231F20">
                <v:path arrowok="t"/>
              </v:shape>
            </v:group>
            <v:group style="position:absolute;left:1188;top:4631;width:9014;height:2" coordorigin="1188,4631" coordsize="9014,2">
              <v:shape style="position:absolute;left:1188;top:4631;width:9014;height:2" coordorigin="1188,4631" coordsize="9014,0" path="m1188,4631l10202,4631e" filled="f" stroked="t" strokeweight=".292320pt" strokecolor="#F1F1F2">
                <v:path arrowok="t"/>
              </v:shape>
            </v:group>
            <v:group style="position:absolute;left:10119;top:4488;width:84;height:2" coordorigin="10119,4488" coordsize="84,2">
              <v:shape style="position:absolute;left:10119;top:4488;width:84;height:2" coordorigin="10119,4488" coordsize="84,0" path="m10119,4488l10202,4488e" filled="f" stroked="t" strokeweight=".292320pt" strokecolor="#F1F1F2">
                <v:path arrowok="t"/>
              </v:shape>
            </v:group>
            <v:group style="position:absolute;left:9743;top:4488;width:167;height:2" coordorigin="9743,4488" coordsize="167,2">
              <v:shape style="position:absolute;left:9743;top:4488;width:167;height:2" coordorigin="9743,4488" coordsize="167,0" path="m9743,4488l9910,4488e" filled="f" stroked="t" strokeweight=".292320pt" strokecolor="#F1F1F2">
                <v:path arrowok="t"/>
              </v:shape>
            </v:group>
            <v:group style="position:absolute;left:9367;top:4488;width:167;height:2" coordorigin="9367,4488" coordsize="167,2">
              <v:shape style="position:absolute;left:9367;top:4488;width:167;height:2" coordorigin="9367,4488" coordsize="167,0" path="m9367,4488l9534,4488e" filled="f" stroked="t" strokeweight=".292320pt" strokecolor="#F1F1F2">
                <v:path arrowok="t"/>
              </v:shape>
            </v:group>
            <v:group style="position:absolute;left:8991;top:4488;width:167;height:2" coordorigin="8991,4488" coordsize="167,2">
              <v:shape style="position:absolute;left:8991;top:4488;width:167;height:2" coordorigin="8991,4488" coordsize="167,0" path="m8991,4488l9158,4488e" filled="f" stroked="t" strokeweight=".292320pt" strokecolor="#F1F1F2">
                <v:path arrowok="t"/>
              </v:shape>
            </v:group>
            <v:group style="position:absolute;left:8617;top:4488;width:167;height:2" coordorigin="8617,4488" coordsize="167,2">
              <v:shape style="position:absolute;left:8617;top:4488;width:167;height:2" coordorigin="8617,4488" coordsize="167,0" path="m8617,4488l8784,4488e" filled="f" stroked="t" strokeweight=".292320pt" strokecolor="#F1F1F2">
                <v:path arrowok="t"/>
              </v:shape>
            </v:group>
            <v:group style="position:absolute;left:8241;top:4488;width:167;height:2" coordorigin="8241,4488" coordsize="167,2">
              <v:shape style="position:absolute;left:8241;top:4488;width:167;height:2" coordorigin="8241,4488" coordsize="167,0" path="m8241,4488l8408,4488e" filled="f" stroked="t" strokeweight=".292320pt" strokecolor="#F1F1F2">
                <v:path arrowok="t"/>
              </v:shape>
            </v:group>
            <v:group style="position:absolute;left:7865;top:4488;width:167;height:2" coordorigin="7865,4488" coordsize="167,2">
              <v:shape style="position:absolute;left:7865;top:4488;width:167;height:2" coordorigin="7865,4488" coordsize="167,0" path="m7865,4488l8032,4488e" filled="f" stroked="t" strokeweight=".292320pt" strokecolor="#F1F1F2">
                <v:path arrowok="t"/>
              </v:shape>
            </v:group>
            <v:group style="position:absolute;left:7490;top:4488;width:167;height:2" coordorigin="7490,4488" coordsize="167,2">
              <v:shape style="position:absolute;left:7490;top:4488;width:167;height:2" coordorigin="7490,4488" coordsize="167,0" path="m7490,4488l7657,4488e" filled="f" stroked="t" strokeweight=".292320pt" strokecolor="#F1F1F2">
                <v:path arrowok="t"/>
              </v:shape>
            </v:group>
            <v:group style="position:absolute;left:7114;top:4488;width:167;height:2" coordorigin="7114,4488" coordsize="167,2">
              <v:shape style="position:absolute;left:7114;top:4488;width:167;height:2" coordorigin="7114,4488" coordsize="167,0" path="m7114,4488l7281,4488e" filled="f" stroked="t" strokeweight=".292320pt" strokecolor="#F1F1F2">
                <v:path arrowok="t"/>
              </v:shape>
            </v:group>
            <v:group style="position:absolute;left:6738;top:4488;width:167;height:2" coordorigin="6738,4488" coordsize="167,2">
              <v:shape style="position:absolute;left:6738;top:4488;width:167;height:2" coordorigin="6738,4488" coordsize="167,0" path="m6738,4488l6905,4488e" filled="f" stroked="t" strokeweight=".292320pt" strokecolor="#F1F1F2">
                <v:path arrowok="t"/>
              </v:shape>
            </v:group>
            <v:group style="position:absolute;left:6363;top:4488;width:167;height:2" coordorigin="6363,4488" coordsize="167,2">
              <v:shape style="position:absolute;left:6363;top:4488;width:167;height:2" coordorigin="6363,4488" coordsize="167,0" path="m6363,4488l6530,4488e" filled="f" stroked="t" strokeweight=".292320pt" strokecolor="#F1F1F2">
                <v:path arrowok="t"/>
              </v:shape>
            </v:group>
            <v:group style="position:absolute;left:5988;top:4488;width:167;height:2" coordorigin="5988,4488" coordsize="167,2">
              <v:shape style="position:absolute;left:5988;top:4488;width:167;height:2" coordorigin="5988,4488" coordsize="167,0" path="m5988,4488l6154,4488e" filled="f" stroked="t" strokeweight=".292320pt" strokecolor="#F1F1F2">
                <v:path arrowok="t"/>
              </v:shape>
            </v:group>
            <v:group style="position:absolute;left:5612;top:4488;width:167;height:2" coordorigin="5612,4488" coordsize="167,2">
              <v:shape style="position:absolute;left:5612;top:4488;width:167;height:2" coordorigin="5612,4488" coordsize="167,0" path="m5612,4488l5779,4488e" filled="f" stroked="t" strokeweight=".292320pt" strokecolor="#F1F1F2">
                <v:path arrowok="t"/>
              </v:shape>
            </v:group>
            <v:group style="position:absolute;left:5236;top:4488;width:167;height:2" coordorigin="5236,4488" coordsize="167,2">
              <v:shape style="position:absolute;left:5236;top:4488;width:167;height:2" coordorigin="5236,4488" coordsize="167,0" path="m5236,4488l5403,4488e" filled="f" stroked="t" strokeweight=".292320pt" strokecolor="#F1F1F2">
                <v:path arrowok="t"/>
              </v:shape>
            </v:group>
            <v:group style="position:absolute;left:4861;top:4488;width:167;height:2" coordorigin="4861,4488" coordsize="167,2">
              <v:shape style="position:absolute;left:4861;top:4488;width:167;height:2" coordorigin="4861,4488" coordsize="167,0" path="m4861,4488l5028,4488e" filled="f" stroked="t" strokeweight=".292320pt" strokecolor="#F1F1F2">
                <v:path arrowok="t"/>
              </v:shape>
            </v:group>
            <v:group style="position:absolute;left:4485;top:4488;width:167;height:2" coordorigin="4485,4488" coordsize="167,2">
              <v:shape style="position:absolute;left:4485;top:4488;width:167;height:2" coordorigin="4485,4488" coordsize="167,0" path="m4485,4488l4652,4488e" filled="f" stroked="t" strokeweight=".292320pt" strokecolor="#F1F1F2">
                <v:path arrowok="t"/>
              </v:shape>
            </v:group>
            <v:group style="position:absolute;left:4109;top:4488;width:167;height:2" coordorigin="4109,4488" coordsize="167,2">
              <v:shape style="position:absolute;left:4109;top:4488;width:167;height:2" coordorigin="4109,4488" coordsize="167,0" path="m4109,4488l4276,4488e" filled="f" stroked="t" strokeweight=".292320pt" strokecolor="#F1F1F2">
                <v:path arrowok="t"/>
              </v:shape>
            </v:group>
            <v:group style="position:absolute;left:3734;top:4488;width:167;height:2" coordorigin="3734,4488" coordsize="167,2">
              <v:shape style="position:absolute;left:3734;top:4488;width:167;height:2" coordorigin="3734,4488" coordsize="167,0" path="m3734,4488l3901,4488e" filled="f" stroked="t" strokeweight=".292320pt" strokecolor="#F1F1F2">
                <v:path arrowok="t"/>
              </v:shape>
            </v:group>
            <v:group style="position:absolute;left:3358;top:4488;width:167;height:2" coordorigin="3358,4488" coordsize="167,2">
              <v:shape style="position:absolute;left:3358;top:4488;width:167;height:2" coordorigin="3358,4488" coordsize="167,0" path="m3358,4488l3525,4488e" filled="f" stroked="t" strokeweight=".292320pt" strokecolor="#F1F1F2">
                <v:path arrowok="t"/>
              </v:shape>
            </v:group>
            <v:group style="position:absolute;left:2982;top:4488;width:167;height:2" coordorigin="2982,4488" coordsize="167,2">
              <v:shape style="position:absolute;left:2982;top:4488;width:167;height:2" coordorigin="2982,4488" coordsize="167,0" path="m2982,4488l3149,4488e" filled="f" stroked="t" strokeweight=".292320pt" strokecolor="#F1F1F2">
                <v:path arrowok="t"/>
              </v:shape>
            </v:group>
            <v:group style="position:absolute;left:2608;top:4488;width:167;height:2" coordorigin="2608,4488" coordsize="167,2">
              <v:shape style="position:absolute;left:2608;top:4488;width:167;height:2" coordorigin="2608,4488" coordsize="167,0" path="m2608,4488l2775,4488e" filled="f" stroked="t" strokeweight=".292320pt" strokecolor="#F1F1F2">
                <v:path arrowok="t"/>
              </v:shape>
            </v:group>
            <v:group style="position:absolute;left:1188;top:4488;width:1210;height:2" coordorigin="1188,4488" coordsize="1210,2">
              <v:shape style="position:absolute;left:1188;top:4488;width:1210;height:2" coordorigin="1188,4488" coordsize="1210,0" path="m1188,4488l2399,4488e" filled="f" stroked="t" strokeweight=".292320pt" strokecolor="#F1F1F2">
                <v:path arrowok="t"/>
              </v:shape>
            </v:group>
            <v:group style="position:absolute;left:10119;top:4345;width:84;height:2" coordorigin="10119,4345" coordsize="84,2">
              <v:shape style="position:absolute;left:10119;top:4345;width:84;height:2" coordorigin="10119,4345" coordsize="84,0" path="m10119,4345l10202,4345e" filled="f" stroked="t" strokeweight=".292320pt" strokecolor="#F1F1F2">
                <v:path arrowok="t"/>
              </v:shape>
            </v:group>
            <v:group style="position:absolute;left:9743;top:4345;width:167;height:2" coordorigin="9743,4345" coordsize="167,2">
              <v:shape style="position:absolute;left:9743;top:4345;width:167;height:2" coordorigin="9743,4345" coordsize="167,0" path="m9743,4345l9910,4345e" filled="f" stroked="t" strokeweight=".292320pt" strokecolor="#F1F1F2">
                <v:path arrowok="t"/>
              </v:shape>
            </v:group>
            <v:group style="position:absolute;left:9367;top:4345;width:167;height:2" coordorigin="9367,4345" coordsize="167,2">
              <v:shape style="position:absolute;left:9367;top:4345;width:167;height:2" coordorigin="9367,4345" coordsize="167,0" path="m9367,4345l9534,4345e" filled="f" stroked="t" strokeweight=".292320pt" strokecolor="#F1F1F2">
                <v:path arrowok="t"/>
              </v:shape>
            </v:group>
            <v:group style="position:absolute;left:8991;top:4345;width:167;height:2" coordorigin="8991,4345" coordsize="167,2">
              <v:shape style="position:absolute;left:8991;top:4345;width:167;height:2" coordorigin="8991,4345" coordsize="167,0" path="m8991,4345l9158,4345e" filled="f" stroked="t" strokeweight=".292320pt" strokecolor="#F1F1F2">
                <v:path arrowok="t"/>
              </v:shape>
            </v:group>
            <v:group style="position:absolute;left:8617;top:4345;width:167;height:2" coordorigin="8617,4345" coordsize="167,2">
              <v:shape style="position:absolute;left:8617;top:4345;width:167;height:2" coordorigin="8617,4345" coordsize="167,0" path="m8617,4345l8784,4345e" filled="f" stroked="t" strokeweight=".292320pt" strokecolor="#F1F1F2">
                <v:path arrowok="t"/>
              </v:shape>
            </v:group>
            <v:group style="position:absolute;left:8241;top:4345;width:167;height:2" coordorigin="8241,4345" coordsize="167,2">
              <v:shape style="position:absolute;left:8241;top:4345;width:167;height:2" coordorigin="8241,4345" coordsize="167,0" path="m8241,4345l8408,4345e" filled="f" stroked="t" strokeweight=".292320pt" strokecolor="#F1F1F2">
                <v:path arrowok="t"/>
              </v:shape>
            </v:group>
            <v:group style="position:absolute;left:7865;top:4345;width:167;height:2" coordorigin="7865,4345" coordsize="167,2">
              <v:shape style="position:absolute;left:7865;top:4345;width:167;height:2" coordorigin="7865,4345" coordsize="167,0" path="m7865,4345l8032,4345e" filled="f" stroked="t" strokeweight=".292320pt" strokecolor="#F1F1F2">
                <v:path arrowok="t"/>
              </v:shape>
            </v:group>
            <v:group style="position:absolute;left:7490;top:4345;width:167;height:2" coordorigin="7490,4345" coordsize="167,2">
              <v:shape style="position:absolute;left:7490;top:4345;width:167;height:2" coordorigin="7490,4345" coordsize="167,0" path="m7490,4345l7657,4345e" filled="f" stroked="t" strokeweight=".292320pt" strokecolor="#F1F1F2">
                <v:path arrowok="t"/>
              </v:shape>
            </v:group>
            <v:group style="position:absolute;left:7114;top:4345;width:167;height:2" coordorigin="7114,4345" coordsize="167,2">
              <v:shape style="position:absolute;left:7114;top:4345;width:167;height:2" coordorigin="7114,4345" coordsize="167,0" path="m7114,4345l7281,4345e" filled="f" stroked="t" strokeweight=".292320pt" strokecolor="#F1F1F2">
                <v:path arrowok="t"/>
              </v:shape>
            </v:group>
            <v:group style="position:absolute;left:6738;top:4345;width:167;height:2" coordorigin="6738,4345" coordsize="167,2">
              <v:shape style="position:absolute;left:6738;top:4345;width:167;height:2" coordorigin="6738,4345" coordsize="167,0" path="m6738,4345l6905,4345e" filled="f" stroked="t" strokeweight=".292320pt" strokecolor="#F1F1F2">
                <v:path arrowok="t"/>
              </v:shape>
            </v:group>
            <v:group style="position:absolute;left:6363;top:4345;width:167;height:2" coordorigin="6363,4345" coordsize="167,2">
              <v:shape style="position:absolute;left:6363;top:4345;width:167;height:2" coordorigin="6363,4345" coordsize="167,0" path="m6363,4345l6530,4345e" filled="f" stroked="t" strokeweight=".292320pt" strokecolor="#F1F1F2">
                <v:path arrowok="t"/>
              </v:shape>
            </v:group>
            <v:group style="position:absolute;left:5988;top:4345;width:167;height:2" coordorigin="5988,4345" coordsize="167,2">
              <v:shape style="position:absolute;left:5988;top:4345;width:167;height:2" coordorigin="5988,4345" coordsize="167,0" path="m5988,4345l6154,4345e" filled="f" stroked="t" strokeweight=".292320pt" strokecolor="#F1F1F2">
                <v:path arrowok="t"/>
              </v:shape>
            </v:group>
            <v:group style="position:absolute;left:5612;top:4345;width:167;height:2" coordorigin="5612,4345" coordsize="167,2">
              <v:shape style="position:absolute;left:5612;top:4345;width:167;height:2" coordorigin="5612,4345" coordsize="167,0" path="m5612,4345l5779,4345e" filled="f" stroked="t" strokeweight=".292320pt" strokecolor="#F1F1F2">
                <v:path arrowok="t"/>
              </v:shape>
            </v:group>
            <v:group style="position:absolute;left:5236;top:4345;width:167;height:2" coordorigin="5236,4345" coordsize="167,2">
              <v:shape style="position:absolute;left:5236;top:4345;width:167;height:2" coordorigin="5236,4345" coordsize="167,0" path="m5236,4345l5403,4345e" filled="f" stroked="t" strokeweight=".292320pt" strokecolor="#F1F1F2">
                <v:path arrowok="t"/>
              </v:shape>
            </v:group>
            <v:group style="position:absolute;left:4861;top:4345;width:167;height:2" coordorigin="4861,4345" coordsize="167,2">
              <v:shape style="position:absolute;left:4861;top:4345;width:167;height:2" coordorigin="4861,4345" coordsize="167,0" path="m4861,4345l5028,4345e" filled="f" stroked="t" strokeweight=".292320pt" strokecolor="#F1F1F2">
                <v:path arrowok="t"/>
              </v:shape>
            </v:group>
            <v:group style="position:absolute;left:4485;top:4345;width:167;height:2" coordorigin="4485,4345" coordsize="167,2">
              <v:shape style="position:absolute;left:4485;top:4345;width:167;height:2" coordorigin="4485,4345" coordsize="167,0" path="m4485,4345l4652,4345e" filled="f" stroked="t" strokeweight=".292320pt" strokecolor="#F1F1F2">
                <v:path arrowok="t"/>
              </v:shape>
            </v:group>
            <v:group style="position:absolute;left:4109;top:4345;width:167;height:2" coordorigin="4109,4345" coordsize="167,2">
              <v:shape style="position:absolute;left:4109;top:4345;width:167;height:2" coordorigin="4109,4345" coordsize="167,0" path="m4109,4345l4276,4345e" filled="f" stroked="t" strokeweight=".292320pt" strokecolor="#F1F1F2">
                <v:path arrowok="t"/>
              </v:shape>
            </v:group>
            <v:group style="position:absolute;left:3734;top:4345;width:167;height:2" coordorigin="3734,4345" coordsize="167,2">
              <v:shape style="position:absolute;left:3734;top:4345;width:167;height:2" coordorigin="3734,4345" coordsize="167,0" path="m3734,4345l3901,4345e" filled="f" stroked="t" strokeweight=".292320pt" strokecolor="#F1F1F2">
                <v:path arrowok="t"/>
              </v:shape>
            </v:group>
            <v:group style="position:absolute;left:3358;top:4345;width:167;height:2" coordorigin="3358,4345" coordsize="167,2">
              <v:shape style="position:absolute;left:3358;top:4345;width:167;height:2" coordorigin="3358,4345" coordsize="167,0" path="m3358,4345l3525,4345e" filled="f" stroked="t" strokeweight=".292320pt" strokecolor="#F1F1F2">
                <v:path arrowok="t"/>
              </v:shape>
            </v:group>
            <v:group style="position:absolute;left:2982;top:4345;width:167;height:2" coordorigin="2982,4345" coordsize="167,2">
              <v:shape style="position:absolute;left:2982;top:4345;width:167;height:2" coordorigin="2982,4345" coordsize="167,0" path="m2982,4345l3149,4345e" filled="f" stroked="t" strokeweight=".292320pt" strokecolor="#F1F1F2">
                <v:path arrowok="t"/>
              </v:shape>
            </v:group>
            <v:group style="position:absolute;left:1188;top:4345;width:1586;height:2" coordorigin="1188,4345" coordsize="1586,2">
              <v:shape style="position:absolute;left:1188;top:4345;width:1586;height:2" coordorigin="1188,4345" coordsize="1586,0" path="m1188,4345l2775,4345e" filled="f" stroked="t" strokeweight=".292320pt" strokecolor="#F1F1F2">
                <v:path arrowok="t"/>
              </v:shape>
            </v:group>
            <v:group style="position:absolute;left:10119;top:4202;width:84;height:2" coordorigin="10119,4202" coordsize="84,2">
              <v:shape style="position:absolute;left:10119;top:4202;width:84;height:2" coordorigin="10119,4202" coordsize="84,0" path="m10119,4202l10202,4202e" filled="f" stroked="t" strokeweight=".292320pt" strokecolor="#F1F1F2">
                <v:path arrowok="t"/>
              </v:shape>
            </v:group>
            <v:group style="position:absolute;left:9743;top:4202;width:167;height:2" coordorigin="9743,4202" coordsize="167,2">
              <v:shape style="position:absolute;left:9743;top:4202;width:167;height:2" coordorigin="9743,4202" coordsize="167,0" path="m9743,4202l9910,4202e" filled="f" stroked="t" strokeweight=".292320pt" strokecolor="#F1F1F2">
                <v:path arrowok="t"/>
              </v:shape>
            </v:group>
            <v:group style="position:absolute;left:9367;top:4202;width:167;height:2" coordorigin="9367,4202" coordsize="167,2">
              <v:shape style="position:absolute;left:9367;top:4202;width:167;height:2" coordorigin="9367,4202" coordsize="167,0" path="m9367,4202l9534,4202e" filled="f" stroked="t" strokeweight=".292320pt" strokecolor="#F1F1F2">
                <v:path arrowok="t"/>
              </v:shape>
            </v:group>
            <v:group style="position:absolute;left:8991;top:4202;width:167;height:2" coordorigin="8991,4202" coordsize="167,2">
              <v:shape style="position:absolute;left:8991;top:4202;width:167;height:2" coordorigin="8991,4202" coordsize="167,0" path="m8991,4202l9158,4202e" filled="f" stroked="t" strokeweight=".292320pt" strokecolor="#F1F1F2">
                <v:path arrowok="t"/>
              </v:shape>
            </v:group>
            <v:group style="position:absolute;left:8617;top:4202;width:167;height:2" coordorigin="8617,4202" coordsize="167,2">
              <v:shape style="position:absolute;left:8617;top:4202;width:167;height:2" coordorigin="8617,4202" coordsize="167,0" path="m8617,4202l8784,4202e" filled="f" stroked="t" strokeweight=".292320pt" strokecolor="#F1F1F2">
                <v:path arrowok="t"/>
              </v:shape>
            </v:group>
            <v:group style="position:absolute;left:8241;top:4202;width:167;height:2" coordorigin="8241,4202" coordsize="167,2">
              <v:shape style="position:absolute;left:8241;top:4202;width:167;height:2" coordorigin="8241,4202" coordsize="167,0" path="m8241,4202l8408,4202e" filled="f" stroked="t" strokeweight=".292320pt" strokecolor="#F1F1F2">
                <v:path arrowok="t"/>
              </v:shape>
            </v:group>
            <v:group style="position:absolute;left:7865;top:4202;width:167;height:2" coordorigin="7865,4202" coordsize="167,2">
              <v:shape style="position:absolute;left:7865;top:4202;width:167;height:2" coordorigin="7865,4202" coordsize="167,0" path="m7865,4202l8032,4202e" filled="f" stroked="t" strokeweight=".292320pt" strokecolor="#F1F1F2">
                <v:path arrowok="t"/>
              </v:shape>
            </v:group>
            <v:group style="position:absolute;left:7490;top:4202;width:167;height:2" coordorigin="7490,4202" coordsize="167,2">
              <v:shape style="position:absolute;left:7490;top:4202;width:167;height:2" coordorigin="7490,4202" coordsize="167,0" path="m7490,4202l7657,4202e" filled="f" stroked="t" strokeweight=".292320pt" strokecolor="#F1F1F2">
                <v:path arrowok="t"/>
              </v:shape>
            </v:group>
            <v:group style="position:absolute;left:7114;top:4202;width:167;height:2" coordorigin="7114,4202" coordsize="167,2">
              <v:shape style="position:absolute;left:7114;top:4202;width:167;height:2" coordorigin="7114,4202" coordsize="167,0" path="m7114,4202l7281,4202e" filled="f" stroked="t" strokeweight=".292320pt" strokecolor="#F1F1F2">
                <v:path arrowok="t"/>
              </v:shape>
            </v:group>
            <v:group style="position:absolute;left:6738;top:4202;width:167;height:2" coordorigin="6738,4202" coordsize="167,2">
              <v:shape style="position:absolute;left:6738;top:4202;width:167;height:2" coordorigin="6738,4202" coordsize="167,0" path="m6738,4202l6905,4202e" filled="f" stroked="t" strokeweight=".292320pt" strokecolor="#F1F1F2">
                <v:path arrowok="t"/>
              </v:shape>
            </v:group>
            <v:group style="position:absolute;left:6363;top:4202;width:167;height:2" coordorigin="6363,4202" coordsize="167,2">
              <v:shape style="position:absolute;left:6363;top:4202;width:167;height:2" coordorigin="6363,4202" coordsize="167,0" path="m6363,4202l6530,4202e" filled="f" stroked="t" strokeweight=".292320pt" strokecolor="#F1F1F2">
                <v:path arrowok="t"/>
              </v:shape>
            </v:group>
            <v:group style="position:absolute;left:5988;top:4202;width:167;height:2" coordorigin="5988,4202" coordsize="167,2">
              <v:shape style="position:absolute;left:5988;top:4202;width:167;height:2" coordorigin="5988,4202" coordsize="167,0" path="m5988,4202l6154,4202e" filled="f" stroked="t" strokeweight=".292320pt" strokecolor="#F1F1F2">
                <v:path arrowok="t"/>
              </v:shape>
            </v:group>
            <v:group style="position:absolute;left:5612;top:4202;width:167;height:2" coordorigin="5612,4202" coordsize="167,2">
              <v:shape style="position:absolute;left:5612;top:4202;width:167;height:2" coordorigin="5612,4202" coordsize="167,0" path="m5612,4202l5779,4202e" filled="f" stroked="t" strokeweight=".292320pt" strokecolor="#F1F1F2">
                <v:path arrowok="t"/>
              </v:shape>
            </v:group>
            <v:group style="position:absolute;left:5236;top:4202;width:167;height:2" coordorigin="5236,4202" coordsize="167,2">
              <v:shape style="position:absolute;left:5236;top:4202;width:167;height:2" coordorigin="5236,4202" coordsize="167,0" path="m5236,4202l5403,4202e" filled="f" stroked="t" strokeweight=".292320pt" strokecolor="#F1F1F2">
                <v:path arrowok="t"/>
              </v:shape>
            </v:group>
            <v:group style="position:absolute;left:4861;top:4202;width:167;height:2" coordorigin="4861,4202" coordsize="167,2">
              <v:shape style="position:absolute;left:4861;top:4202;width:167;height:2" coordorigin="4861,4202" coordsize="167,0" path="m4861,4202l5028,4202e" filled="f" stroked="t" strokeweight=".292320pt" strokecolor="#F1F1F2">
                <v:path arrowok="t"/>
              </v:shape>
            </v:group>
            <v:group style="position:absolute;left:4485;top:4202;width:167;height:2" coordorigin="4485,4202" coordsize="167,2">
              <v:shape style="position:absolute;left:4485;top:4202;width:167;height:2" coordorigin="4485,4202" coordsize="167,0" path="m4485,4202l4652,4202e" filled="f" stroked="t" strokeweight=".292320pt" strokecolor="#F1F1F2">
                <v:path arrowok="t"/>
              </v:shape>
            </v:group>
            <v:group style="position:absolute;left:4109;top:4202;width:167;height:2" coordorigin="4109,4202" coordsize="167,2">
              <v:shape style="position:absolute;left:4109;top:4202;width:167;height:2" coordorigin="4109,4202" coordsize="167,0" path="m4109,4202l4276,4202e" filled="f" stroked="t" strokeweight=".292320pt" strokecolor="#F1F1F2">
                <v:path arrowok="t"/>
              </v:shape>
            </v:group>
            <v:group style="position:absolute;left:3734;top:4202;width:167;height:2" coordorigin="3734,4202" coordsize="167,2">
              <v:shape style="position:absolute;left:3734;top:4202;width:167;height:2" coordorigin="3734,4202" coordsize="167,0" path="m3734,4202l3901,4202e" filled="f" stroked="t" strokeweight=".292320pt" strokecolor="#F1F1F2">
                <v:path arrowok="t"/>
              </v:shape>
            </v:group>
            <v:group style="position:absolute;left:3358;top:4202;width:167;height:2" coordorigin="3358,4202" coordsize="167,2">
              <v:shape style="position:absolute;left:3358;top:4202;width:167;height:2" coordorigin="3358,4202" coordsize="167,0" path="m3358,4202l3525,4202e" filled="f" stroked="t" strokeweight=".292320pt" strokecolor="#F1F1F2">
                <v:path arrowok="t"/>
              </v:shape>
            </v:group>
            <v:group style="position:absolute;left:1188;top:4202;width:1961;height:2" coordorigin="1188,4202" coordsize="1961,2">
              <v:shape style="position:absolute;left:1188;top:4202;width:1961;height:2" coordorigin="1188,4202" coordsize="1961,0" path="m1188,4202l3149,4202e" filled="f" stroked="t" strokeweight=".292320pt" strokecolor="#F1F1F2">
                <v:path arrowok="t"/>
              </v:shape>
            </v:group>
            <v:group style="position:absolute;left:10119;top:4057;width:84;height:2" coordorigin="10119,4057" coordsize="84,2">
              <v:shape style="position:absolute;left:10119;top:4057;width:84;height:2" coordorigin="10119,4057" coordsize="84,0" path="m10119,4057l10202,4057e" filled="f" stroked="t" strokeweight=".292320pt" strokecolor="#F1F1F2">
                <v:path arrowok="t"/>
              </v:shape>
            </v:group>
            <v:group style="position:absolute;left:9743;top:4057;width:167;height:2" coordorigin="9743,4057" coordsize="167,2">
              <v:shape style="position:absolute;left:9743;top:4057;width:167;height:2" coordorigin="9743,4057" coordsize="167,0" path="m9743,4057l9910,4057e" filled="f" stroked="t" strokeweight=".292320pt" strokecolor="#F1F1F2">
                <v:path arrowok="t"/>
              </v:shape>
            </v:group>
            <v:group style="position:absolute;left:9367;top:4057;width:167;height:2" coordorigin="9367,4057" coordsize="167,2">
              <v:shape style="position:absolute;left:9367;top:4057;width:167;height:2" coordorigin="9367,4057" coordsize="167,0" path="m9367,4057l9534,4057e" filled="f" stroked="t" strokeweight=".292320pt" strokecolor="#F1F1F2">
                <v:path arrowok="t"/>
              </v:shape>
            </v:group>
            <v:group style="position:absolute;left:8991;top:4057;width:167;height:2" coordorigin="8991,4057" coordsize="167,2">
              <v:shape style="position:absolute;left:8991;top:4057;width:167;height:2" coordorigin="8991,4057" coordsize="167,0" path="m8991,4057l9158,4057e" filled="f" stroked="t" strokeweight=".292320pt" strokecolor="#F1F1F2">
                <v:path arrowok="t"/>
              </v:shape>
            </v:group>
            <v:group style="position:absolute;left:8617;top:4057;width:167;height:2" coordorigin="8617,4057" coordsize="167,2">
              <v:shape style="position:absolute;left:8617;top:4057;width:167;height:2" coordorigin="8617,4057" coordsize="167,0" path="m8617,4057l8784,4057e" filled="f" stroked="t" strokeweight=".292320pt" strokecolor="#F1F1F2">
                <v:path arrowok="t"/>
              </v:shape>
            </v:group>
            <v:group style="position:absolute;left:8241;top:4057;width:167;height:2" coordorigin="8241,4057" coordsize="167,2">
              <v:shape style="position:absolute;left:8241;top:4057;width:167;height:2" coordorigin="8241,4057" coordsize="167,0" path="m8241,4057l8408,4057e" filled="f" stroked="t" strokeweight=".292320pt" strokecolor="#F1F1F2">
                <v:path arrowok="t"/>
              </v:shape>
            </v:group>
            <v:group style="position:absolute;left:7865;top:4057;width:167;height:2" coordorigin="7865,4057" coordsize="167,2">
              <v:shape style="position:absolute;left:7865;top:4057;width:167;height:2" coordorigin="7865,4057" coordsize="167,0" path="m7865,4057l8032,4057e" filled="f" stroked="t" strokeweight=".292320pt" strokecolor="#F1F1F2">
                <v:path arrowok="t"/>
              </v:shape>
            </v:group>
            <v:group style="position:absolute;left:7490;top:4057;width:167;height:2" coordorigin="7490,4057" coordsize="167,2">
              <v:shape style="position:absolute;left:7490;top:4057;width:167;height:2" coordorigin="7490,4057" coordsize="167,0" path="m7490,4057l7657,4057e" filled="f" stroked="t" strokeweight=".292320pt" strokecolor="#F1F1F2">
                <v:path arrowok="t"/>
              </v:shape>
            </v:group>
            <v:group style="position:absolute;left:7114;top:4057;width:167;height:2" coordorigin="7114,4057" coordsize="167,2">
              <v:shape style="position:absolute;left:7114;top:4057;width:167;height:2" coordorigin="7114,4057" coordsize="167,0" path="m7114,4057l7281,4057e" filled="f" stroked="t" strokeweight=".292320pt" strokecolor="#F1F1F2">
                <v:path arrowok="t"/>
              </v:shape>
            </v:group>
            <v:group style="position:absolute;left:6738;top:4057;width:167;height:2" coordorigin="6738,4057" coordsize="167,2">
              <v:shape style="position:absolute;left:6738;top:4057;width:167;height:2" coordorigin="6738,4057" coordsize="167,0" path="m6738,4057l6905,4057e" filled="f" stroked="t" strokeweight=".292320pt" strokecolor="#F1F1F2">
                <v:path arrowok="t"/>
              </v:shape>
            </v:group>
            <v:group style="position:absolute;left:6363;top:4057;width:167;height:2" coordorigin="6363,4057" coordsize="167,2">
              <v:shape style="position:absolute;left:6363;top:4057;width:167;height:2" coordorigin="6363,4057" coordsize="167,0" path="m6363,4057l6530,4057e" filled="f" stroked="t" strokeweight=".292320pt" strokecolor="#F1F1F2">
                <v:path arrowok="t"/>
              </v:shape>
            </v:group>
            <v:group style="position:absolute;left:5988;top:4057;width:167;height:2" coordorigin="5988,4057" coordsize="167,2">
              <v:shape style="position:absolute;left:5988;top:4057;width:167;height:2" coordorigin="5988,4057" coordsize="167,0" path="m5988,4057l6154,4057e" filled="f" stroked="t" strokeweight=".292320pt" strokecolor="#F1F1F2">
                <v:path arrowok="t"/>
              </v:shape>
            </v:group>
            <v:group style="position:absolute;left:5612;top:4057;width:167;height:2" coordorigin="5612,4057" coordsize="167,2">
              <v:shape style="position:absolute;left:5612;top:4057;width:167;height:2" coordorigin="5612,4057" coordsize="167,0" path="m5612,4057l5779,4057e" filled="f" stroked="t" strokeweight=".292320pt" strokecolor="#F1F1F2">
                <v:path arrowok="t"/>
              </v:shape>
            </v:group>
            <v:group style="position:absolute;left:5236;top:4057;width:167;height:2" coordorigin="5236,4057" coordsize="167,2">
              <v:shape style="position:absolute;left:5236;top:4057;width:167;height:2" coordorigin="5236,4057" coordsize="167,0" path="m5236,4057l5403,4057e" filled="f" stroked="t" strokeweight=".292320pt" strokecolor="#F1F1F2">
                <v:path arrowok="t"/>
              </v:shape>
            </v:group>
            <v:group style="position:absolute;left:4861;top:4057;width:167;height:2" coordorigin="4861,4057" coordsize="167,2">
              <v:shape style="position:absolute;left:4861;top:4057;width:167;height:2" coordorigin="4861,4057" coordsize="167,0" path="m4861,4057l5028,4057e" filled="f" stroked="t" strokeweight=".292320pt" strokecolor="#F1F1F2">
                <v:path arrowok="t"/>
              </v:shape>
            </v:group>
            <v:group style="position:absolute;left:4485;top:4057;width:167;height:2" coordorigin="4485,4057" coordsize="167,2">
              <v:shape style="position:absolute;left:4485;top:4057;width:167;height:2" coordorigin="4485,4057" coordsize="167,0" path="m4485,4057l4652,4057e" filled="f" stroked="t" strokeweight=".292320pt" strokecolor="#F1F1F2">
                <v:path arrowok="t"/>
              </v:shape>
            </v:group>
            <v:group style="position:absolute;left:4109;top:4057;width:167;height:2" coordorigin="4109,4057" coordsize="167,2">
              <v:shape style="position:absolute;left:4109;top:4057;width:167;height:2" coordorigin="4109,4057" coordsize="167,0" path="m4109,4057l4276,4057e" filled="f" stroked="t" strokeweight=".292320pt" strokecolor="#F1F1F2">
                <v:path arrowok="t"/>
              </v:shape>
            </v:group>
            <v:group style="position:absolute;left:3734;top:4057;width:167;height:2" coordorigin="3734,4057" coordsize="167,2">
              <v:shape style="position:absolute;left:3734;top:4057;width:167;height:2" coordorigin="3734,4057" coordsize="167,0" path="m3734,4057l3901,4057e" filled="f" stroked="t" strokeweight=".292320pt" strokecolor="#F1F1F2">
                <v:path arrowok="t"/>
              </v:shape>
            </v:group>
            <v:group style="position:absolute;left:3358;top:4057;width:167;height:2" coordorigin="3358,4057" coordsize="167,2">
              <v:shape style="position:absolute;left:3358;top:4057;width:167;height:2" coordorigin="3358,4057" coordsize="167,0" path="m3358,4057l3525,4057e" filled="f" stroked="t" strokeweight=".292320pt" strokecolor="#F1F1F2">
                <v:path arrowok="t"/>
              </v:shape>
            </v:group>
            <v:group style="position:absolute;left:1188;top:4057;width:1961;height:2" coordorigin="1188,4057" coordsize="1961,2">
              <v:shape style="position:absolute;left:1188;top:4057;width:1961;height:2" coordorigin="1188,4057" coordsize="1961,0" path="m1188,4057l3149,4057e" filled="f" stroked="t" strokeweight=".292320pt" strokecolor="#F1F1F2">
                <v:path arrowok="t"/>
              </v:shape>
            </v:group>
            <v:group style="position:absolute;left:10119;top:3914;width:84;height:2" coordorigin="10119,3914" coordsize="84,2">
              <v:shape style="position:absolute;left:10119;top:3914;width:84;height:2" coordorigin="10119,3914" coordsize="84,0" path="m10119,3914l10202,3914e" filled="f" stroked="t" strokeweight=".292320pt" strokecolor="#F1F1F2">
                <v:path arrowok="t"/>
              </v:shape>
            </v:group>
            <v:group style="position:absolute;left:9743;top:3914;width:167;height:2" coordorigin="9743,3914" coordsize="167,2">
              <v:shape style="position:absolute;left:9743;top:3914;width:167;height:2" coordorigin="9743,3914" coordsize="167,0" path="m9743,3914l9910,3914e" filled="f" stroked="t" strokeweight=".292320pt" strokecolor="#F1F1F2">
                <v:path arrowok="t"/>
              </v:shape>
            </v:group>
            <v:group style="position:absolute;left:9367;top:3914;width:167;height:2" coordorigin="9367,3914" coordsize="167,2">
              <v:shape style="position:absolute;left:9367;top:3914;width:167;height:2" coordorigin="9367,3914" coordsize="167,0" path="m9367,3914l9534,3914e" filled="f" stroked="t" strokeweight=".292320pt" strokecolor="#F1F1F2">
                <v:path arrowok="t"/>
              </v:shape>
            </v:group>
            <v:group style="position:absolute;left:8991;top:3914;width:167;height:2" coordorigin="8991,3914" coordsize="167,2">
              <v:shape style="position:absolute;left:8991;top:3914;width:167;height:2" coordorigin="8991,3914" coordsize="167,0" path="m8991,3914l9158,3914e" filled="f" stroked="t" strokeweight=".292320pt" strokecolor="#F1F1F2">
                <v:path arrowok="t"/>
              </v:shape>
            </v:group>
            <v:group style="position:absolute;left:8617;top:3914;width:167;height:2" coordorigin="8617,3914" coordsize="167,2">
              <v:shape style="position:absolute;left:8617;top:3914;width:167;height:2" coordorigin="8617,3914" coordsize="167,0" path="m8617,3914l8784,3914e" filled="f" stroked="t" strokeweight=".292320pt" strokecolor="#F1F1F2">
                <v:path arrowok="t"/>
              </v:shape>
            </v:group>
            <v:group style="position:absolute;left:8241;top:3914;width:167;height:2" coordorigin="8241,3914" coordsize="167,2">
              <v:shape style="position:absolute;left:8241;top:3914;width:167;height:2" coordorigin="8241,3914" coordsize="167,0" path="m8241,3914l8408,3914e" filled="f" stroked="t" strokeweight=".292320pt" strokecolor="#F1F1F2">
                <v:path arrowok="t"/>
              </v:shape>
            </v:group>
            <v:group style="position:absolute;left:7865;top:3914;width:167;height:2" coordorigin="7865,3914" coordsize="167,2">
              <v:shape style="position:absolute;left:7865;top:3914;width:167;height:2" coordorigin="7865,3914" coordsize="167,0" path="m7865,3914l8032,3914e" filled="f" stroked="t" strokeweight=".292320pt" strokecolor="#F1F1F2">
                <v:path arrowok="t"/>
              </v:shape>
            </v:group>
            <v:group style="position:absolute;left:7490;top:3914;width:167;height:2" coordorigin="7490,3914" coordsize="167,2">
              <v:shape style="position:absolute;left:7490;top:3914;width:167;height:2" coordorigin="7490,3914" coordsize="167,0" path="m7490,3914l7657,3914e" filled="f" stroked="t" strokeweight=".292320pt" strokecolor="#F1F1F2">
                <v:path arrowok="t"/>
              </v:shape>
            </v:group>
            <v:group style="position:absolute;left:7114;top:3914;width:167;height:2" coordorigin="7114,3914" coordsize="167,2">
              <v:shape style="position:absolute;left:7114;top:3914;width:167;height:2" coordorigin="7114,3914" coordsize="167,0" path="m7114,3914l7281,3914e" filled="f" stroked="t" strokeweight=".292320pt" strokecolor="#F1F1F2">
                <v:path arrowok="t"/>
              </v:shape>
            </v:group>
            <v:group style="position:absolute;left:6738;top:3914;width:167;height:2" coordorigin="6738,3914" coordsize="167,2">
              <v:shape style="position:absolute;left:6738;top:3914;width:167;height:2" coordorigin="6738,3914" coordsize="167,0" path="m6738,3914l6905,3914e" filled="f" stroked="t" strokeweight=".292320pt" strokecolor="#F1F1F2">
                <v:path arrowok="t"/>
              </v:shape>
            </v:group>
            <v:group style="position:absolute;left:6363;top:3914;width:167;height:2" coordorigin="6363,3914" coordsize="167,2">
              <v:shape style="position:absolute;left:6363;top:3914;width:167;height:2" coordorigin="6363,3914" coordsize="167,0" path="m6363,3914l6530,3914e" filled="f" stroked="t" strokeweight=".292320pt" strokecolor="#F1F1F2">
                <v:path arrowok="t"/>
              </v:shape>
            </v:group>
            <v:group style="position:absolute;left:5988;top:3914;width:167;height:2" coordorigin="5988,3914" coordsize="167,2">
              <v:shape style="position:absolute;left:5988;top:3914;width:167;height:2" coordorigin="5988,3914" coordsize="167,0" path="m5988,3914l6154,3914e" filled="f" stroked="t" strokeweight=".292320pt" strokecolor="#F1F1F2">
                <v:path arrowok="t"/>
              </v:shape>
            </v:group>
            <v:group style="position:absolute;left:5612;top:3914;width:167;height:2" coordorigin="5612,3914" coordsize="167,2">
              <v:shape style="position:absolute;left:5612;top:3914;width:167;height:2" coordorigin="5612,3914" coordsize="167,0" path="m5612,3914l5779,3914e" filled="f" stroked="t" strokeweight=".292320pt" strokecolor="#F1F1F2">
                <v:path arrowok="t"/>
              </v:shape>
            </v:group>
            <v:group style="position:absolute;left:5236;top:3914;width:167;height:2" coordorigin="5236,3914" coordsize="167,2">
              <v:shape style="position:absolute;left:5236;top:3914;width:167;height:2" coordorigin="5236,3914" coordsize="167,0" path="m5236,3914l5403,3914e" filled="f" stroked="t" strokeweight=".292320pt" strokecolor="#F1F1F2">
                <v:path arrowok="t"/>
              </v:shape>
            </v:group>
            <v:group style="position:absolute;left:4861;top:3914;width:167;height:2" coordorigin="4861,3914" coordsize="167,2">
              <v:shape style="position:absolute;left:4861;top:3914;width:167;height:2" coordorigin="4861,3914" coordsize="167,0" path="m4861,3914l5028,3914e" filled="f" stroked="t" strokeweight=".292320pt" strokecolor="#F1F1F2">
                <v:path arrowok="t"/>
              </v:shape>
            </v:group>
            <v:group style="position:absolute;left:4485;top:3914;width:167;height:2" coordorigin="4485,3914" coordsize="167,2">
              <v:shape style="position:absolute;left:4485;top:3914;width:167;height:2" coordorigin="4485,3914" coordsize="167,0" path="m4485,3914l4652,3914e" filled="f" stroked="t" strokeweight=".292320pt" strokecolor="#F1F1F2">
                <v:path arrowok="t"/>
              </v:shape>
            </v:group>
            <v:group style="position:absolute;left:4109;top:3914;width:167;height:2" coordorigin="4109,3914" coordsize="167,2">
              <v:shape style="position:absolute;left:4109;top:3914;width:167;height:2" coordorigin="4109,3914" coordsize="167,0" path="m4109,3914l4276,3914e" filled="f" stroked="t" strokeweight=".292320pt" strokecolor="#F1F1F2">
                <v:path arrowok="t"/>
              </v:shape>
            </v:group>
            <v:group style="position:absolute;left:3734;top:3914;width:167;height:2" coordorigin="3734,3914" coordsize="167,2">
              <v:shape style="position:absolute;left:3734;top:3914;width:167;height:2" coordorigin="3734,3914" coordsize="167,0" path="m3734,3914l3901,3914e" filled="f" stroked="t" strokeweight=".292320pt" strokecolor="#F1F1F2">
                <v:path arrowok="t"/>
              </v:shape>
            </v:group>
            <v:group style="position:absolute;left:1188;top:3914;width:2337;height:2" coordorigin="1188,3914" coordsize="2337,2">
              <v:shape style="position:absolute;left:1188;top:3914;width:2337;height:2" coordorigin="1188,3914" coordsize="2337,0" path="m1188,3914l3525,3914e" filled="f" stroked="t" strokeweight=".292320pt" strokecolor="#F1F1F2">
                <v:path arrowok="t"/>
              </v:shape>
            </v:group>
            <v:group style="position:absolute;left:10119;top:3771;width:84;height:2" coordorigin="10119,3771" coordsize="84,2">
              <v:shape style="position:absolute;left:10119;top:3771;width:84;height:2" coordorigin="10119,3771" coordsize="84,0" path="m10119,3771l10202,3771e" filled="f" stroked="t" strokeweight=".292320pt" strokecolor="#F1F1F2">
                <v:path arrowok="t"/>
              </v:shape>
            </v:group>
            <v:group style="position:absolute;left:9743;top:3771;width:167;height:2" coordorigin="9743,3771" coordsize="167,2">
              <v:shape style="position:absolute;left:9743;top:3771;width:167;height:2" coordorigin="9743,3771" coordsize="167,0" path="m9743,3771l9910,3771e" filled="f" stroked="t" strokeweight=".292320pt" strokecolor="#F1F1F2">
                <v:path arrowok="t"/>
              </v:shape>
            </v:group>
            <v:group style="position:absolute;left:9367;top:3771;width:167;height:2" coordorigin="9367,3771" coordsize="167,2">
              <v:shape style="position:absolute;left:9367;top:3771;width:167;height:2" coordorigin="9367,3771" coordsize="167,0" path="m9367,3771l9534,3771e" filled="f" stroked="t" strokeweight=".292320pt" strokecolor="#F1F1F2">
                <v:path arrowok="t"/>
              </v:shape>
            </v:group>
            <v:group style="position:absolute;left:8991;top:3771;width:167;height:2" coordorigin="8991,3771" coordsize="167,2">
              <v:shape style="position:absolute;left:8991;top:3771;width:167;height:2" coordorigin="8991,3771" coordsize="167,0" path="m8991,3771l9158,3771e" filled="f" stroked="t" strokeweight=".292320pt" strokecolor="#F1F1F2">
                <v:path arrowok="t"/>
              </v:shape>
            </v:group>
            <v:group style="position:absolute;left:8617;top:3771;width:167;height:2" coordorigin="8617,3771" coordsize="167,2">
              <v:shape style="position:absolute;left:8617;top:3771;width:167;height:2" coordorigin="8617,3771" coordsize="167,0" path="m8617,3771l8784,3771e" filled="f" stroked="t" strokeweight=".292320pt" strokecolor="#F1F1F2">
                <v:path arrowok="t"/>
              </v:shape>
            </v:group>
            <v:group style="position:absolute;left:8241;top:3771;width:167;height:2" coordorigin="8241,3771" coordsize="167,2">
              <v:shape style="position:absolute;left:8241;top:3771;width:167;height:2" coordorigin="8241,3771" coordsize="167,0" path="m8241,3771l8408,3771e" filled="f" stroked="t" strokeweight=".292320pt" strokecolor="#F1F1F2">
                <v:path arrowok="t"/>
              </v:shape>
            </v:group>
            <v:group style="position:absolute;left:7865;top:3771;width:167;height:2" coordorigin="7865,3771" coordsize="167,2">
              <v:shape style="position:absolute;left:7865;top:3771;width:167;height:2" coordorigin="7865,3771" coordsize="167,0" path="m7865,3771l8032,3771e" filled="f" stroked="t" strokeweight=".292320pt" strokecolor="#F1F1F2">
                <v:path arrowok="t"/>
              </v:shape>
            </v:group>
            <v:group style="position:absolute;left:7490;top:3771;width:167;height:2" coordorigin="7490,3771" coordsize="167,2">
              <v:shape style="position:absolute;left:7490;top:3771;width:167;height:2" coordorigin="7490,3771" coordsize="167,0" path="m7490,3771l7657,3771e" filled="f" stroked="t" strokeweight=".292320pt" strokecolor="#F1F1F2">
                <v:path arrowok="t"/>
              </v:shape>
            </v:group>
            <v:group style="position:absolute;left:7114;top:3771;width:167;height:2" coordorigin="7114,3771" coordsize="167,2">
              <v:shape style="position:absolute;left:7114;top:3771;width:167;height:2" coordorigin="7114,3771" coordsize="167,0" path="m7114,3771l7281,3771e" filled="f" stroked="t" strokeweight=".292320pt" strokecolor="#F1F1F2">
                <v:path arrowok="t"/>
              </v:shape>
            </v:group>
            <v:group style="position:absolute;left:6738;top:3771;width:167;height:2" coordorigin="6738,3771" coordsize="167,2">
              <v:shape style="position:absolute;left:6738;top:3771;width:167;height:2" coordorigin="6738,3771" coordsize="167,0" path="m6738,3771l6905,3771e" filled="f" stroked="t" strokeweight=".292320pt" strokecolor="#F1F1F2">
                <v:path arrowok="t"/>
              </v:shape>
            </v:group>
            <v:group style="position:absolute;left:6363;top:3771;width:167;height:2" coordorigin="6363,3771" coordsize="167,2">
              <v:shape style="position:absolute;left:6363;top:3771;width:167;height:2" coordorigin="6363,3771" coordsize="167,0" path="m6363,3771l6530,3771e" filled="f" stroked="t" strokeweight=".292320pt" strokecolor="#F1F1F2">
                <v:path arrowok="t"/>
              </v:shape>
            </v:group>
            <v:group style="position:absolute;left:5988;top:3771;width:167;height:2" coordorigin="5988,3771" coordsize="167,2">
              <v:shape style="position:absolute;left:5988;top:3771;width:167;height:2" coordorigin="5988,3771" coordsize="167,0" path="m5988,3771l6154,3771e" filled="f" stroked="t" strokeweight=".292320pt" strokecolor="#F1F1F2">
                <v:path arrowok="t"/>
              </v:shape>
            </v:group>
            <v:group style="position:absolute;left:5612;top:3771;width:167;height:2" coordorigin="5612,3771" coordsize="167,2">
              <v:shape style="position:absolute;left:5612;top:3771;width:167;height:2" coordorigin="5612,3771" coordsize="167,0" path="m5612,3771l5779,3771e" filled="f" stroked="t" strokeweight=".292320pt" strokecolor="#F1F1F2">
                <v:path arrowok="t"/>
              </v:shape>
            </v:group>
            <v:group style="position:absolute;left:5236;top:3771;width:167;height:2" coordorigin="5236,3771" coordsize="167,2">
              <v:shape style="position:absolute;left:5236;top:3771;width:167;height:2" coordorigin="5236,3771" coordsize="167,0" path="m5236,3771l5403,3771e" filled="f" stroked="t" strokeweight=".292320pt" strokecolor="#F1F1F2">
                <v:path arrowok="t"/>
              </v:shape>
            </v:group>
            <v:group style="position:absolute;left:4861;top:3771;width:167;height:2" coordorigin="4861,3771" coordsize="167,2">
              <v:shape style="position:absolute;left:4861;top:3771;width:167;height:2" coordorigin="4861,3771" coordsize="167,0" path="m4861,3771l5028,3771e" filled="f" stroked="t" strokeweight=".292320pt" strokecolor="#F1F1F2">
                <v:path arrowok="t"/>
              </v:shape>
            </v:group>
            <v:group style="position:absolute;left:4485;top:3771;width:167;height:2" coordorigin="4485,3771" coordsize="167,2">
              <v:shape style="position:absolute;left:4485;top:3771;width:167;height:2" coordorigin="4485,3771" coordsize="167,0" path="m4485,3771l4652,3771e" filled="f" stroked="t" strokeweight=".292320pt" strokecolor="#F1F1F2">
                <v:path arrowok="t"/>
              </v:shape>
            </v:group>
            <v:group style="position:absolute;left:1188;top:3771;width:3088;height:2" coordorigin="1188,3771" coordsize="3088,2">
              <v:shape style="position:absolute;left:1188;top:3771;width:3088;height:2" coordorigin="1188,3771" coordsize="3088,0" path="m1188,3771l4276,3771e" filled="f" stroked="t" strokeweight=".292320pt" strokecolor="#F1F1F2">
                <v:path arrowok="t"/>
              </v:shape>
            </v:group>
            <v:group style="position:absolute;left:10119;top:3628;width:84;height:2" coordorigin="10119,3628" coordsize="84,2">
              <v:shape style="position:absolute;left:10119;top:3628;width:84;height:2" coordorigin="10119,3628" coordsize="84,0" path="m10119,3628l10202,3628e" filled="f" stroked="t" strokeweight=".292320pt" strokecolor="#F1F1F2">
                <v:path arrowok="t"/>
              </v:shape>
            </v:group>
            <v:group style="position:absolute;left:9743;top:3628;width:167;height:2" coordorigin="9743,3628" coordsize="167,2">
              <v:shape style="position:absolute;left:9743;top:3628;width:167;height:2" coordorigin="9743,3628" coordsize="167,0" path="m9743,3628l9910,3628e" filled="f" stroked="t" strokeweight=".292320pt" strokecolor="#F1F1F2">
                <v:path arrowok="t"/>
              </v:shape>
            </v:group>
            <v:group style="position:absolute;left:9367;top:3628;width:167;height:2" coordorigin="9367,3628" coordsize="167,2">
              <v:shape style="position:absolute;left:9367;top:3628;width:167;height:2" coordorigin="9367,3628" coordsize="167,0" path="m9367,3628l9534,3628e" filled="f" stroked="t" strokeweight=".292320pt" strokecolor="#F1F1F2">
                <v:path arrowok="t"/>
              </v:shape>
            </v:group>
            <v:group style="position:absolute;left:8991;top:3628;width:167;height:2" coordorigin="8991,3628" coordsize="167,2">
              <v:shape style="position:absolute;left:8991;top:3628;width:167;height:2" coordorigin="8991,3628" coordsize="167,0" path="m8991,3628l9158,3628e" filled="f" stroked="t" strokeweight=".292320pt" strokecolor="#F1F1F2">
                <v:path arrowok="t"/>
              </v:shape>
            </v:group>
            <v:group style="position:absolute;left:8617;top:3628;width:167;height:2" coordorigin="8617,3628" coordsize="167,2">
              <v:shape style="position:absolute;left:8617;top:3628;width:167;height:2" coordorigin="8617,3628" coordsize="167,0" path="m8617,3628l8784,3628e" filled="f" stroked="t" strokeweight=".292320pt" strokecolor="#F1F1F2">
                <v:path arrowok="t"/>
              </v:shape>
            </v:group>
            <v:group style="position:absolute;left:8241;top:3628;width:167;height:2" coordorigin="8241,3628" coordsize="167,2">
              <v:shape style="position:absolute;left:8241;top:3628;width:167;height:2" coordorigin="8241,3628" coordsize="167,0" path="m8241,3628l8408,3628e" filled="f" stroked="t" strokeweight=".292320pt" strokecolor="#F1F1F2">
                <v:path arrowok="t"/>
              </v:shape>
            </v:group>
            <v:group style="position:absolute;left:7865;top:3628;width:167;height:2" coordorigin="7865,3628" coordsize="167,2">
              <v:shape style="position:absolute;left:7865;top:3628;width:167;height:2" coordorigin="7865,3628" coordsize="167,0" path="m7865,3628l8032,3628e" filled="f" stroked="t" strokeweight=".292320pt" strokecolor="#F1F1F2">
                <v:path arrowok="t"/>
              </v:shape>
            </v:group>
            <v:group style="position:absolute;left:7490;top:3628;width:167;height:2" coordorigin="7490,3628" coordsize="167,2">
              <v:shape style="position:absolute;left:7490;top:3628;width:167;height:2" coordorigin="7490,3628" coordsize="167,0" path="m7490,3628l7657,3628e" filled="f" stroked="t" strokeweight=".292320pt" strokecolor="#F1F1F2">
                <v:path arrowok="t"/>
              </v:shape>
            </v:group>
            <v:group style="position:absolute;left:7114;top:3628;width:167;height:2" coordorigin="7114,3628" coordsize="167,2">
              <v:shape style="position:absolute;left:7114;top:3628;width:167;height:2" coordorigin="7114,3628" coordsize="167,0" path="m7114,3628l7281,3628e" filled="f" stroked="t" strokeweight=".292320pt" strokecolor="#F1F1F2">
                <v:path arrowok="t"/>
              </v:shape>
            </v:group>
            <v:group style="position:absolute;left:6738;top:3628;width:167;height:2" coordorigin="6738,3628" coordsize="167,2">
              <v:shape style="position:absolute;left:6738;top:3628;width:167;height:2" coordorigin="6738,3628" coordsize="167,0" path="m6738,3628l6905,3628e" filled="f" stroked="t" strokeweight=".292320pt" strokecolor="#F1F1F2">
                <v:path arrowok="t"/>
              </v:shape>
            </v:group>
            <v:group style="position:absolute;left:6363;top:3628;width:167;height:2" coordorigin="6363,3628" coordsize="167,2">
              <v:shape style="position:absolute;left:6363;top:3628;width:167;height:2" coordorigin="6363,3628" coordsize="167,0" path="m6363,3628l6530,3628e" filled="f" stroked="t" strokeweight=".292320pt" strokecolor="#F1F1F2">
                <v:path arrowok="t"/>
              </v:shape>
            </v:group>
            <v:group style="position:absolute;left:5988;top:3628;width:167;height:2" coordorigin="5988,3628" coordsize="167,2">
              <v:shape style="position:absolute;left:5988;top:3628;width:167;height:2" coordorigin="5988,3628" coordsize="167,0" path="m5988,3628l6154,3628e" filled="f" stroked="t" strokeweight=".292320pt" strokecolor="#F1F1F2">
                <v:path arrowok="t"/>
              </v:shape>
            </v:group>
            <v:group style="position:absolute;left:5612;top:3628;width:167;height:2" coordorigin="5612,3628" coordsize="167,2">
              <v:shape style="position:absolute;left:5612;top:3628;width:167;height:2" coordorigin="5612,3628" coordsize="167,0" path="m5612,3628l5779,3628e" filled="f" stroked="t" strokeweight=".292320pt" strokecolor="#F1F1F2">
                <v:path arrowok="t"/>
              </v:shape>
            </v:group>
            <v:group style="position:absolute;left:1188;top:3628;width:4214;height:2" coordorigin="1188,3628" coordsize="4214,2">
              <v:shape style="position:absolute;left:1188;top:3628;width:4214;height:2" coordorigin="1188,3628" coordsize="4214,0" path="m1188,3628l5403,3628e" filled="f" stroked="t" strokeweight=".292320pt" strokecolor="#F1F1F2">
                <v:path arrowok="t"/>
              </v:shape>
            </v:group>
            <v:group style="position:absolute;left:10119;top:3485;width:84;height:2" coordorigin="10119,3485" coordsize="84,2">
              <v:shape style="position:absolute;left:10119;top:3485;width:84;height:2" coordorigin="10119,3485" coordsize="84,0" path="m10119,3485l10202,3485e" filled="f" stroked="t" strokeweight=".292320pt" strokecolor="#F1F1F2">
                <v:path arrowok="t"/>
              </v:shape>
            </v:group>
            <v:group style="position:absolute;left:9743;top:3485;width:167;height:2" coordorigin="9743,3485" coordsize="167,2">
              <v:shape style="position:absolute;left:9743;top:3485;width:167;height:2" coordorigin="9743,3485" coordsize="167,0" path="m9743,3485l9910,3485e" filled="f" stroked="t" strokeweight=".292320pt" strokecolor="#F1F1F2">
                <v:path arrowok="t"/>
              </v:shape>
            </v:group>
            <v:group style="position:absolute;left:9367;top:3485;width:167;height:2" coordorigin="9367,3485" coordsize="167,2">
              <v:shape style="position:absolute;left:9367;top:3485;width:167;height:2" coordorigin="9367,3485" coordsize="167,0" path="m9367,3485l9534,3485e" filled="f" stroked="t" strokeweight=".292320pt" strokecolor="#F1F1F2">
                <v:path arrowok="t"/>
              </v:shape>
            </v:group>
            <v:group style="position:absolute;left:8991;top:3485;width:167;height:2" coordorigin="8991,3485" coordsize="167,2">
              <v:shape style="position:absolute;left:8991;top:3485;width:167;height:2" coordorigin="8991,3485" coordsize="167,0" path="m8991,3485l9158,3485e" filled="f" stroked="t" strokeweight=".292320pt" strokecolor="#F1F1F2">
                <v:path arrowok="t"/>
              </v:shape>
            </v:group>
            <v:group style="position:absolute;left:8617;top:3485;width:167;height:2" coordorigin="8617,3485" coordsize="167,2">
              <v:shape style="position:absolute;left:8617;top:3485;width:167;height:2" coordorigin="8617,3485" coordsize="167,0" path="m8617,3485l8784,3485e" filled="f" stroked="t" strokeweight=".292320pt" strokecolor="#F1F1F2">
                <v:path arrowok="t"/>
              </v:shape>
            </v:group>
            <v:group style="position:absolute;left:8241;top:3485;width:167;height:2" coordorigin="8241,3485" coordsize="167,2">
              <v:shape style="position:absolute;left:8241;top:3485;width:167;height:2" coordorigin="8241,3485" coordsize="167,0" path="m8241,3485l8408,3485e" filled="f" stroked="t" strokeweight=".292320pt" strokecolor="#F1F1F2">
                <v:path arrowok="t"/>
              </v:shape>
            </v:group>
            <v:group style="position:absolute;left:7865;top:3485;width:167;height:2" coordorigin="7865,3485" coordsize="167,2">
              <v:shape style="position:absolute;left:7865;top:3485;width:167;height:2" coordorigin="7865,3485" coordsize="167,0" path="m7865,3485l8032,3485e" filled="f" stroked="t" strokeweight=".292320pt" strokecolor="#F1F1F2">
                <v:path arrowok="t"/>
              </v:shape>
            </v:group>
            <v:group style="position:absolute;left:7490;top:3485;width:167;height:2" coordorigin="7490,3485" coordsize="167,2">
              <v:shape style="position:absolute;left:7490;top:3485;width:167;height:2" coordorigin="7490,3485" coordsize="167,0" path="m7490,3485l7657,3485e" filled="f" stroked="t" strokeweight=".292320pt" strokecolor="#F1F1F2">
                <v:path arrowok="t"/>
              </v:shape>
            </v:group>
            <v:group style="position:absolute;left:7114;top:3485;width:167;height:2" coordorigin="7114,3485" coordsize="167,2">
              <v:shape style="position:absolute;left:7114;top:3485;width:167;height:2" coordorigin="7114,3485" coordsize="167,0" path="m7114,3485l7281,3485e" filled="f" stroked="t" strokeweight=".292320pt" strokecolor="#F1F1F2">
                <v:path arrowok="t"/>
              </v:shape>
            </v:group>
            <v:group style="position:absolute;left:6738;top:3485;width:167;height:2" coordorigin="6738,3485" coordsize="167,2">
              <v:shape style="position:absolute;left:6738;top:3485;width:167;height:2" coordorigin="6738,3485" coordsize="167,0" path="m6738,3485l6905,3485e" filled="f" stroked="t" strokeweight=".292320pt" strokecolor="#F1F1F2">
                <v:path arrowok="t"/>
              </v:shape>
            </v:group>
            <v:group style="position:absolute;left:6363;top:3485;width:167;height:2" coordorigin="6363,3485" coordsize="167,2">
              <v:shape style="position:absolute;left:6363;top:3485;width:167;height:2" coordorigin="6363,3485" coordsize="167,0" path="m6363,3485l6530,3485e" filled="f" stroked="t" strokeweight=".292320pt" strokecolor="#F1F1F2">
                <v:path arrowok="t"/>
              </v:shape>
            </v:group>
            <v:group style="position:absolute;left:5612;top:3485;width:543;height:2" coordorigin="5612,3485" coordsize="543,2">
              <v:shape style="position:absolute;left:5612;top:3485;width:543;height:2" coordorigin="5612,3485" coordsize="543,0" path="m5612,3485l6154,3485e" filled="f" stroked="t" strokeweight=".292320pt" strokecolor="#F1F1F2">
                <v:path arrowok="t"/>
              </v:shape>
            </v:group>
            <v:group style="position:absolute;left:1188;top:3485;width:4214;height:2" coordorigin="1188,3485" coordsize="4214,2">
              <v:shape style="position:absolute;left:1188;top:3485;width:4214;height:2" coordorigin="1188,3485" coordsize="4214,0" path="m1188,3485l5403,3485e" filled="f" stroked="t" strokeweight=".292320pt" strokecolor="#F1F1F2">
                <v:path arrowok="t"/>
              </v:shape>
            </v:group>
            <v:group style="position:absolute;left:10119;top:3341;width:84;height:2" coordorigin="10119,3341" coordsize="84,2">
              <v:shape style="position:absolute;left:10119;top:3341;width:84;height:2" coordorigin="10119,3341" coordsize="84,0" path="m10119,3341l10202,3341e" filled="f" stroked="t" strokeweight=".292320pt" strokecolor="#F1F1F2">
                <v:path arrowok="t"/>
              </v:shape>
            </v:group>
            <v:group style="position:absolute;left:9743;top:3341;width:167;height:2" coordorigin="9743,3341" coordsize="167,2">
              <v:shape style="position:absolute;left:9743;top:3341;width:167;height:2" coordorigin="9743,3341" coordsize="167,0" path="m9743,3341l9910,3341e" filled="f" stroked="t" strokeweight=".292320pt" strokecolor="#F1F1F2">
                <v:path arrowok="t"/>
              </v:shape>
            </v:group>
            <v:group style="position:absolute;left:9367;top:3341;width:167;height:2" coordorigin="9367,3341" coordsize="167,2">
              <v:shape style="position:absolute;left:9367;top:3341;width:167;height:2" coordorigin="9367,3341" coordsize="167,0" path="m9367,3341l9534,3341e" filled="f" stroked="t" strokeweight=".292320pt" strokecolor="#F1F1F2">
                <v:path arrowok="t"/>
              </v:shape>
            </v:group>
            <v:group style="position:absolute;left:8991;top:3341;width:167;height:2" coordorigin="8991,3341" coordsize="167,2">
              <v:shape style="position:absolute;left:8991;top:3341;width:167;height:2" coordorigin="8991,3341" coordsize="167,0" path="m8991,3341l9158,3341e" filled="f" stroked="t" strokeweight=".292320pt" strokecolor="#F1F1F2">
                <v:path arrowok="t"/>
              </v:shape>
            </v:group>
            <v:group style="position:absolute;left:8617;top:3341;width:167;height:2" coordorigin="8617,3341" coordsize="167,2">
              <v:shape style="position:absolute;left:8617;top:3341;width:167;height:2" coordorigin="8617,3341" coordsize="167,0" path="m8617,3341l8784,3341e" filled="f" stroked="t" strokeweight=".292320pt" strokecolor="#F1F1F2">
                <v:path arrowok="t"/>
              </v:shape>
            </v:group>
            <v:group style="position:absolute;left:8241;top:3341;width:167;height:2" coordorigin="8241,3341" coordsize="167,2">
              <v:shape style="position:absolute;left:8241;top:3341;width:167;height:2" coordorigin="8241,3341" coordsize="167,0" path="m8241,3341l8408,3341e" filled="f" stroked="t" strokeweight=".292320pt" strokecolor="#F1F1F2">
                <v:path arrowok="t"/>
              </v:shape>
            </v:group>
            <v:group style="position:absolute;left:7865;top:3341;width:167;height:2" coordorigin="7865,3341" coordsize="167,2">
              <v:shape style="position:absolute;left:7865;top:3341;width:167;height:2" coordorigin="7865,3341" coordsize="167,0" path="m7865,3341l8032,3341e" filled="f" stroked="t" strokeweight=".292320pt" strokecolor="#F1F1F2">
                <v:path arrowok="t"/>
              </v:shape>
            </v:group>
            <v:group style="position:absolute;left:7490;top:3341;width:167;height:2" coordorigin="7490,3341" coordsize="167,2">
              <v:shape style="position:absolute;left:7490;top:3341;width:167;height:2" coordorigin="7490,3341" coordsize="167,0" path="m7490,3341l7657,3341e" filled="f" stroked="t" strokeweight=".292320pt" strokecolor="#F1F1F2">
                <v:path arrowok="t"/>
              </v:shape>
            </v:group>
            <v:group style="position:absolute;left:7114;top:3341;width:167;height:2" coordorigin="7114,3341" coordsize="167,2">
              <v:shape style="position:absolute;left:7114;top:3341;width:167;height:2" coordorigin="7114,3341" coordsize="167,0" path="m7114,3341l7281,3341e" filled="f" stroked="t" strokeweight=".292320pt" strokecolor="#F1F1F2">
                <v:path arrowok="t"/>
              </v:shape>
            </v:group>
            <v:group style="position:absolute;left:6738;top:3341;width:167;height:2" coordorigin="6738,3341" coordsize="167,2">
              <v:shape style="position:absolute;left:6738;top:3341;width:167;height:2" coordorigin="6738,3341" coordsize="167,0" path="m6738,3341l6905,3341e" filled="f" stroked="t" strokeweight=".292320pt" strokecolor="#F1F1F2">
                <v:path arrowok="t"/>
              </v:shape>
            </v:group>
            <v:group style="position:absolute;left:6363;top:3341;width:167;height:2" coordorigin="6363,3341" coordsize="167,2">
              <v:shape style="position:absolute;left:6363;top:3341;width:167;height:2" coordorigin="6363,3341" coordsize="167,0" path="m6363,3341l6530,3341e" filled="f" stroked="t" strokeweight=".292320pt" strokecolor="#F1F1F2">
                <v:path arrowok="t"/>
              </v:shape>
            </v:group>
            <v:group style="position:absolute;left:1188;top:3341;width:4966;height:2" coordorigin="1188,3341" coordsize="4966,2">
              <v:shape style="position:absolute;left:1188;top:3341;width:4966;height:2" coordorigin="1188,3341" coordsize="4966,0" path="m1188,3341l6154,3341e" filled="f" stroked="t" strokeweight=".292320pt" strokecolor="#F1F1F2">
                <v:path arrowok="t"/>
              </v:shape>
            </v:group>
            <v:group style="position:absolute;left:10119;top:3197;width:84;height:2" coordorigin="10119,3197" coordsize="84,2">
              <v:shape style="position:absolute;left:10119;top:3197;width:84;height:2" coordorigin="10119,3197" coordsize="84,0" path="m10119,3197l10202,3197e" filled="f" stroked="t" strokeweight=".292320pt" strokecolor="#F1F1F2">
                <v:path arrowok="t"/>
              </v:shape>
            </v:group>
            <v:group style="position:absolute;left:9743;top:3197;width:167;height:2" coordorigin="9743,3197" coordsize="167,2">
              <v:shape style="position:absolute;left:9743;top:3197;width:167;height:2" coordorigin="9743,3197" coordsize="167,0" path="m9743,3197l9910,3197e" filled="f" stroked="t" strokeweight=".292320pt" strokecolor="#F1F1F2">
                <v:path arrowok="t"/>
              </v:shape>
            </v:group>
            <v:group style="position:absolute;left:9367;top:3197;width:167;height:2" coordorigin="9367,3197" coordsize="167,2">
              <v:shape style="position:absolute;left:9367;top:3197;width:167;height:2" coordorigin="9367,3197" coordsize="167,0" path="m9367,3197l9534,3197e" filled="f" stroked="t" strokeweight=".292320pt" strokecolor="#F1F1F2">
                <v:path arrowok="t"/>
              </v:shape>
            </v:group>
            <v:group style="position:absolute;left:8991;top:3197;width:167;height:2" coordorigin="8991,3197" coordsize="167,2">
              <v:shape style="position:absolute;left:8991;top:3197;width:167;height:2" coordorigin="8991,3197" coordsize="167,0" path="m8991,3197l9158,3197e" filled="f" stroked="t" strokeweight=".292320pt" strokecolor="#F1F1F2">
                <v:path arrowok="t"/>
              </v:shape>
            </v:group>
            <v:group style="position:absolute;left:8617;top:3197;width:167;height:2" coordorigin="8617,3197" coordsize="167,2">
              <v:shape style="position:absolute;left:8617;top:3197;width:167;height:2" coordorigin="8617,3197" coordsize="167,0" path="m8617,3197l8784,3197e" filled="f" stroked="t" strokeweight=".292320pt" strokecolor="#F1F1F2">
                <v:path arrowok="t"/>
              </v:shape>
            </v:group>
            <v:group style="position:absolute;left:8241;top:3197;width:167;height:2" coordorigin="8241,3197" coordsize="167,2">
              <v:shape style="position:absolute;left:8241;top:3197;width:167;height:2" coordorigin="8241,3197" coordsize="167,0" path="m8241,3197l8408,3197e" filled="f" stroked="t" strokeweight=".292320pt" strokecolor="#F1F1F2">
                <v:path arrowok="t"/>
              </v:shape>
            </v:group>
            <v:group style="position:absolute;left:7865;top:3197;width:167;height:2" coordorigin="7865,3197" coordsize="167,2">
              <v:shape style="position:absolute;left:7865;top:3197;width:167;height:2" coordorigin="7865,3197" coordsize="167,0" path="m7865,3197l8032,3197e" filled="f" stroked="t" strokeweight=".292320pt" strokecolor="#F1F1F2">
                <v:path arrowok="t"/>
              </v:shape>
            </v:group>
            <v:group style="position:absolute;left:7490;top:3197;width:167;height:2" coordorigin="7490,3197" coordsize="167,2">
              <v:shape style="position:absolute;left:7490;top:3197;width:167;height:2" coordorigin="7490,3197" coordsize="167,0" path="m7490,3197l7657,3197e" filled="f" stroked="t" strokeweight=".292320pt" strokecolor="#F1F1F2">
                <v:path arrowok="t"/>
              </v:shape>
            </v:group>
            <v:group style="position:absolute;left:7114;top:3197;width:167;height:2" coordorigin="7114,3197" coordsize="167,2">
              <v:shape style="position:absolute;left:7114;top:3197;width:167;height:2" coordorigin="7114,3197" coordsize="167,0" path="m7114,3197l7281,3197e" filled="f" stroked="t" strokeweight=".292320pt" strokecolor="#F1F1F2">
                <v:path arrowok="t"/>
              </v:shape>
            </v:group>
            <v:group style="position:absolute;left:6738;top:3197;width:167;height:2" coordorigin="6738,3197" coordsize="167,2">
              <v:shape style="position:absolute;left:6738;top:3197;width:167;height:2" coordorigin="6738,3197" coordsize="167,0" path="m6738,3197l6905,3197e" filled="f" stroked="t" strokeweight=".292320pt" strokecolor="#F1F1F2">
                <v:path arrowok="t"/>
              </v:shape>
            </v:group>
            <v:group style="position:absolute;left:6363;top:3197;width:167;height:2" coordorigin="6363,3197" coordsize="167,2">
              <v:shape style="position:absolute;left:6363;top:3197;width:167;height:2" coordorigin="6363,3197" coordsize="167,0" path="m6363,3197l6530,3197e" filled="f" stroked="t" strokeweight=".292320pt" strokecolor="#F1F1F2">
                <v:path arrowok="t"/>
              </v:shape>
            </v:group>
            <v:group style="position:absolute;left:1188;top:3197;width:4966;height:2" coordorigin="1188,3197" coordsize="4966,2">
              <v:shape style="position:absolute;left:1188;top:3197;width:4966;height:2" coordorigin="1188,3197" coordsize="4966,0" path="m1188,3197l6154,3197e" filled="f" stroked="t" strokeweight=".292320pt" strokecolor="#F1F1F2">
                <v:path arrowok="t"/>
              </v:shape>
            </v:group>
            <v:group style="position:absolute;left:10119;top:3054;width:84;height:2" coordorigin="10119,3054" coordsize="84,2">
              <v:shape style="position:absolute;left:10119;top:3054;width:84;height:2" coordorigin="10119,3054" coordsize="84,0" path="m10119,3054l10202,3054e" filled="f" stroked="t" strokeweight=".292320pt" strokecolor="#F1F1F2">
                <v:path arrowok="t"/>
              </v:shape>
            </v:group>
            <v:group style="position:absolute;left:9743;top:3054;width:167;height:2" coordorigin="9743,3054" coordsize="167,2">
              <v:shape style="position:absolute;left:9743;top:3054;width:167;height:2" coordorigin="9743,3054" coordsize="167,0" path="m9743,3054l9910,3054e" filled="f" stroked="t" strokeweight=".292320pt" strokecolor="#F1F1F2">
                <v:path arrowok="t"/>
              </v:shape>
            </v:group>
            <v:group style="position:absolute;left:9367;top:3054;width:167;height:2" coordorigin="9367,3054" coordsize="167,2">
              <v:shape style="position:absolute;left:9367;top:3054;width:167;height:2" coordorigin="9367,3054" coordsize="167,0" path="m9367,3054l9534,3054e" filled="f" stroked="t" strokeweight=".292320pt" strokecolor="#F1F1F2">
                <v:path arrowok="t"/>
              </v:shape>
            </v:group>
            <v:group style="position:absolute;left:8991;top:3054;width:167;height:2" coordorigin="8991,3054" coordsize="167,2">
              <v:shape style="position:absolute;left:8991;top:3054;width:167;height:2" coordorigin="8991,3054" coordsize="167,0" path="m8991,3054l9158,3054e" filled="f" stroked="t" strokeweight=".292320pt" strokecolor="#F1F1F2">
                <v:path arrowok="t"/>
              </v:shape>
            </v:group>
            <v:group style="position:absolute;left:8617;top:3054;width:167;height:2" coordorigin="8617,3054" coordsize="167,2">
              <v:shape style="position:absolute;left:8617;top:3054;width:167;height:2" coordorigin="8617,3054" coordsize="167,0" path="m8617,3054l8784,3054e" filled="f" stroked="t" strokeweight=".292320pt" strokecolor="#F1F1F2">
                <v:path arrowok="t"/>
              </v:shape>
            </v:group>
            <v:group style="position:absolute;left:8241;top:3054;width:167;height:2" coordorigin="8241,3054" coordsize="167,2">
              <v:shape style="position:absolute;left:8241;top:3054;width:167;height:2" coordorigin="8241,3054" coordsize="167,0" path="m8241,3054l8408,3054e" filled="f" stroked="t" strokeweight=".292320pt" strokecolor="#F1F1F2">
                <v:path arrowok="t"/>
              </v:shape>
            </v:group>
            <v:group style="position:absolute;left:7865;top:3054;width:167;height:2" coordorigin="7865,3054" coordsize="167,2">
              <v:shape style="position:absolute;left:7865;top:3054;width:167;height:2" coordorigin="7865,3054" coordsize="167,0" path="m7865,3054l8032,3054e" filled="f" stroked="t" strokeweight=".292320pt" strokecolor="#F1F1F2">
                <v:path arrowok="t"/>
              </v:shape>
            </v:group>
            <v:group style="position:absolute;left:7490;top:3054;width:167;height:2" coordorigin="7490,3054" coordsize="167,2">
              <v:shape style="position:absolute;left:7490;top:3054;width:167;height:2" coordorigin="7490,3054" coordsize="167,0" path="m7490,3054l7657,3054e" filled="f" stroked="t" strokeweight=".292320pt" strokecolor="#F1F1F2">
                <v:path arrowok="t"/>
              </v:shape>
            </v:group>
            <v:group style="position:absolute;left:7114;top:3054;width:167;height:2" coordorigin="7114,3054" coordsize="167,2">
              <v:shape style="position:absolute;left:7114;top:3054;width:167;height:2" coordorigin="7114,3054" coordsize="167,0" path="m7114,3054l7281,3054e" filled="f" stroked="t" strokeweight=".292320pt" strokecolor="#F1F1F2">
                <v:path arrowok="t"/>
              </v:shape>
            </v:group>
            <v:group style="position:absolute;left:6738;top:3054;width:167;height:2" coordorigin="6738,3054" coordsize="167,2">
              <v:shape style="position:absolute;left:6738;top:3054;width:167;height:2" coordorigin="6738,3054" coordsize="167,0" path="m6738,3054l6905,3054e" filled="f" stroked="t" strokeweight=".292320pt" strokecolor="#F1F1F2">
                <v:path arrowok="t"/>
              </v:shape>
            </v:group>
            <v:group style="position:absolute;left:6363;top:3054;width:167;height:2" coordorigin="6363,3054" coordsize="167,2">
              <v:shape style="position:absolute;left:6363;top:3054;width:167;height:2" coordorigin="6363,3054" coordsize="167,0" path="m6363,3054l6530,3054e" filled="f" stroked="t" strokeweight=".292320pt" strokecolor="#F1F1F2">
                <v:path arrowok="t"/>
              </v:shape>
            </v:group>
            <v:group style="position:absolute;left:1188;top:3054;width:4966;height:2" coordorigin="1188,3054" coordsize="4966,2">
              <v:shape style="position:absolute;left:1188;top:3054;width:4966;height:2" coordorigin="1188,3054" coordsize="4966,0" path="m1188,3054l6154,3054e" filled="f" stroked="t" strokeweight=".292320pt" strokecolor="#F1F1F2">
                <v:path arrowok="t"/>
              </v:shape>
            </v:group>
            <v:group style="position:absolute;left:10119;top:2911;width:84;height:2" coordorigin="10119,2911" coordsize="84,2">
              <v:shape style="position:absolute;left:10119;top:2911;width:84;height:2" coordorigin="10119,2911" coordsize="84,0" path="m10119,2911l10202,2911e" filled="f" stroked="t" strokeweight=".292320pt" strokecolor="#F1F1F2">
                <v:path arrowok="t"/>
              </v:shape>
            </v:group>
            <v:group style="position:absolute;left:9743;top:2911;width:167;height:2" coordorigin="9743,2911" coordsize="167,2">
              <v:shape style="position:absolute;left:9743;top:2911;width:167;height:2" coordorigin="9743,2911" coordsize="167,0" path="m9743,2911l9910,2911e" filled="f" stroked="t" strokeweight=".292320pt" strokecolor="#F1F1F2">
                <v:path arrowok="t"/>
              </v:shape>
            </v:group>
            <v:group style="position:absolute;left:9367;top:2911;width:167;height:2" coordorigin="9367,2911" coordsize="167,2">
              <v:shape style="position:absolute;left:9367;top:2911;width:167;height:2" coordorigin="9367,2911" coordsize="167,0" path="m9367,2911l9534,2911e" filled="f" stroked="t" strokeweight=".292320pt" strokecolor="#F1F1F2">
                <v:path arrowok="t"/>
              </v:shape>
            </v:group>
            <v:group style="position:absolute;left:8991;top:2911;width:167;height:2" coordorigin="8991,2911" coordsize="167,2">
              <v:shape style="position:absolute;left:8991;top:2911;width:167;height:2" coordorigin="8991,2911" coordsize="167,0" path="m8991,2911l9158,2911e" filled="f" stroked="t" strokeweight=".292320pt" strokecolor="#F1F1F2">
                <v:path arrowok="t"/>
              </v:shape>
            </v:group>
            <v:group style="position:absolute;left:8617;top:2911;width:167;height:2" coordorigin="8617,2911" coordsize="167,2">
              <v:shape style="position:absolute;left:8617;top:2911;width:167;height:2" coordorigin="8617,2911" coordsize="167,0" path="m8617,2911l8784,2911e" filled="f" stroked="t" strokeweight=".292320pt" strokecolor="#F1F1F2">
                <v:path arrowok="t"/>
              </v:shape>
            </v:group>
            <v:group style="position:absolute;left:8241;top:2911;width:167;height:2" coordorigin="8241,2911" coordsize="167,2">
              <v:shape style="position:absolute;left:8241;top:2911;width:167;height:2" coordorigin="8241,2911" coordsize="167,0" path="m8241,2911l8408,2911e" filled="f" stroked="t" strokeweight=".292320pt" strokecolor="#F1F1F2">
                <v:path arrowok="t"/>
              </v:shape>
            </v:group>
            <v:group style="position:absolute;left:7865;top:2911;width:167;height:2" coordorigin="7865,2911" coordsize="167,2">
              <v:shape style="position:absolute;left:7865;top:2911;width:167;height:2" coordorigin="7865,2911" coordsize="167,0" path="m7865,2911l8032,2911e" filled="f" stroked="t" strokeweight=".292320pt" strokecolor="#F1F1F2">
                <v:path arrowok="t"/>
              </v:shape>
            </v:group>
            <v:group style="position:absolute;left:7490;top:2911;width:167;height:2" coordorigin="7490,2911" coordsize="167,2">
              <v:shape style="position:absolute;left:7490;top:2911;width:167;height:2" coordorigin="7490,2911" coordsize="167,0" path="m7490,2911l7657,2911e" filled="f" stroked="t" strokeweight=".292320pt" strokecolor="#F1F1F2">
                <v:path arrowok="t"/>
              </v:shape>
            </v:group>
            <v:group style="position:absolute;left:7114;top:2911;width:167;height:2" coordorigin="7114,2911" coordsize="167,2">
              <v:shape style="position:absolute;left:7114;top:2911;width:167;height:2" coordorigin="7114,2911" coordsize="167,0" path="m7114,2911l7281,2911e" filled="f" stroked="t" strokeweight=".292320pt" strokecolor="#F1F1F2">
                <v:path arrowok="t"/>
              </v:shape>
            </v:group>
            <v:group style="position:absolute;left:6363;top:2911;width:542;height:2" coordorigin="6363,2911" coordsize="542,2">
              <v:shape style="position:absolute;left:6363;top:2911;width:542;height:2" coordorigin="6363,2911" coordsize="542,0" path="m6363,2911l6905,2911e" filled="f" stroked="t" strokeweight=".292320pt" strokecolor="#F1F1F2">
                <v:path arrowok="t"/>
              </v:shape>
            </v:group>
            <v:group style="position:absolute;left:1188;top:2911;width:4966;height:2" coordorigin="1188,2911" coordsize="4966,2">
              <v:shape style="position:absolute;left:1188;top:2911;width:4966;height:2" coordorigin="1188,2911" coordsize="4966,0" path="m1188,2911l6154,2911e" filled="f" stroked="t" strokeweight=".292320pt" strokecolor="#F1F1F2">
                <v:path arrowok="t"/>
              </v:shape>
            </v:group>
            <v:group style="position:absolute;left:10119;top:2768;width:84;height:2" coordorigin="10119,2768" coordsize="84,2">
              <v:shape style="position:absolute;left:10119;top:2768;width:84;height:2" coordorigin="10119,2768" coordsize="84,0" path="m10119,2768l10202,2768e" filled="f" stroked="t" strokeweight=".292320pt" strokecolor="#F1F1F2">
                <v:path arrowok="t"/>
              </v:shape>
            </v:group>
            <v:group style="position:absolute;left:9743;top:2768;width:167;height:2" coordorigin="9743,2768" coordsize="167,2">
              <v:shape style="position:absolute;left:9743;top:2768;width:167;height:2" coordorigin="9743,2768" coordsize="167,0" path="m9743,2768l9910,2768e" filled="f" stroked="t" strokeweight=".292320pt" strokecolor="#F1F1F2">
                <v:path arrowok="t"/>
              </v:shape>
            </v:group>
            <v:group style="position:absolute;left:9367;top:2768;width:167;height:2" coordorigin="9367,2768" coordsize="167,2">
              <v:shape style="position:absolute;left:9367;top:2768;width:167;height:2" coordorigin="9367,2768" coordsize="167,0" path="m9367,2768l9534,2768e" filled="f" stroked="t" strokeweight=".292320pt" strokecolor="#F1F1F2">
                <v:path arrowok="t"/>
              </v:shape>
            </v:group>
            <v:group style="position:absolute;left:8991;top:2768;width:167;height:2" coordorigin="8991,2768" coordsize="167,2">
              <v:shape style="position:absolute;left:8991;top:2768;width:167;height:2" coordorigin="8991,2768" coordsize="167,0" path="m8991,2768l9158,2768e" filled="f" stroked="t" strokeweight=".292320pt" strokecolor="#F1F1F2">
                <v:path arrowok="t"/>
              </v:shape>
            </v:group>
            <v:group style="position:absolute;left:8617;top:2768;width:167;height:2" coordorigin="8617,2768" coordsize="167,2">
              <v:shape style="position:absolute;left:8617;top:2768;width:167;height:2" coordorigin="8617,2768" coordsize="167,0" path="m8617,2768l8784,2768e" filled="f" stroked="t" strokeweight=".292320pt" strokecolor="#F1F1F2">
                <v:path arrowok="t"/>
              </v:shape>
            </v:group>
            <v:group style="position:absolute;left:8241;top:2768;width:167;height:2" coordorigin="8241,2768" coordsize="167,2">
              <v:shape style="position:absolute;left:8241;top:2768;width:167;height:2" coordorigin="8241,2768" coordsize="167,0" path="m8241,2768l8408,2768e" filled="f" stroked="t" strokeweight=".292320pt" strokecolor="#F1F1F2">
                <v:path arrowok="t"/>
              </v:shape>
            </v:group>
            <v:group style="position:absolute;left:7490;top:2768;width:542;height:2" coordorigin="7490,2768" coordsize="542,2">
              <v:shape style="position:absolute;left:7490;top:2768;width:542;height:2" coordorigin="7490,2768" coordsize="542,0" path="m7490,2768l8032,2768e" filled="f" stroked="t" strokeweight=".292320pt" strokecolor="#F1F1F2">
                <v:path arrowok="t"/>
              </v:shape>
            </v:group>
            <v:group style="position:absolute;left:7114;top:2768;width:167;height:2" coordorigin="7114,2768" coordsize="167,2">
              <v:shape style="position:absolute;left:7114;top:2768;width:167;height:2" coordorigin="7114,2768" coordsize="167,0" path="m7114,2768l7281,2768e" filled="f" stroked="t" strokeweight=".292320pt" strokecolor="#F1F1F2">
                <v:path arrowok="t"/>
              </v:shape>
            </v:group>
            <v:group style="position:absolute;left:6363;top:2768;width:542;height:2" coordorigin="6363,2768" coordsize="542,2">
              <v:shape style="position:absolute;left:6363;top:2768;width:542;height:2" coordorigin="6363,2768" coordsize="542,0" path="m6363,2768l6905,2768e" filled="f" stroked="t" strokeweight=".292320pt" strokecolor="#F1F1F2">
                <v:path arrowok="t"/>
              </v:shape>
            </v:group>
            <v:group style="position:absolute;left:1188;top:2768;width:4966;height:2" coordorigin="1188,2768" coordsize="4966,2">
              <v:shape style="position:absolute;left:1188;top:2768;width:4966;height:2" coordorigin="1188,2768" coordsize="4966,0" path="m1188,2768l6154,2768e" filled="f" stroked="t" strokeweight=".292320pt" strokecolor="#F1F1F2">
                <v:path arrowok="t"/>
              </v:shape>
            </v:group>
            <v:group style="position:absolute;left:10119;top:2624;width:84;height:2" coordorigin="10119,2624" coordsize="84,2">
              <v:shape style="position:absolute;left:10119;top:2624;width:84;height:2" coordorigin="10119,2624" coordsize="84,0" path="m10119,2624l10202,2624e" filled="f" stroked="t" strokeweight=".292320pt" strokecolor="#F1F1F2">
                <v:path arrowok="t"/>
              </v:shape>
            </v:group>
            <v:group style="position:absolute;left:9743;top:2624;width:167;height:2" coordorigin="9743,2624" coordsize="167,2">
              <v:shape style="position:absolute;left:9743;top:2624;width:167;height:2" coordorigin="9743,2624" coordsize="167,0" path="m9743,2624l9910,2624e" filled="f" stroked="t" strokeweight=".292320pt" strokecolor="#F1F1F2">
                <v:path arrowok="t"/>
              </v:shape>
            </v:group>
            <v:group style="position:absolute;left:9367;top:2624;width:167;height:2" coordorigin="9367,2624" coordsize="167,2">
              <v:shape style="position:absolute;left:9367;top:2624;width:167;height:2" coordorigin="9367,2624" coordsize="167,0" path="m9367,2624l9534,2624e" filled="f" stroked="t" strokeweight=".292320pt" strokecolor="#F1F1F2">
                <v:path arrowok="t"/>
              </v:shape>
            </v:group>
            <v:group style="position:absolute;left:8991;top:2624;width:167;height:2" coordorigin="8991,2624" coordsize="167,2">
              <v:shape style="position:absolute;left:8991;top:2624;width:167;height:2" coordorigin="8991,2624" coordsize="167,0" path="m8991,2624l9158,2624e" filled="f" stroked="t" strokeweight=".292320pt" strokecolor="#F1F1F2">
                <v:path arrowok="t"/>
              </v:shape>
            </v:group>
            <v:group style="position:absolute;left:8617;top:2624;width:167;height:2" coordorigin="8617,2624" coordsize="167,2">
              <v:shape style="position:absolute;left:8617;top:2624;width:167;height:2" coordorigin="8617,2624" coordsize="167,0" path="m8617,2624l8784,2624e" filled="f" stroked="t" strokeweight=".292320pt" strokecolor="#F1F1F2">
                <v:path arrowok="t"/>
              </v:shape>
            </v:group>
            <v:group style="position:absolute;left:8241;top:2624;width:167;height:2" coordorigin="8241,2624" coordsize="167,2">
              <v:shape style="position:absolute;left:8241;top:2624;width:167;height:2" coordorigin="8241,2624" coordsize="167,0" path="m8241,2624l8408,2624e" filled="f" stroked="t" strokeweight=".292320pt" strokecolor="#F1F1F2">
                <v:path arrowok="t"/>
              </v:shape>
            </v:group>
            <v:group style="position:absolute;left:7490;top:2624;width:542;height:2" coordorigin="7490,2624" coordsize="542,2">
              <v:shape style="position:absolute;left:7490;top:2624;width:542;height:2" coordorigin="7490,2624" coordsize="542,0" path="m7490,2624l8032,2624e" filled="f" stroked="t" strokeweight=".292320pt" strokecolor="#F1F1F2">
                <v:path arrowok="t"/>
              </v:shape>
            </v:group>
            <v:group style="position:absolute;left:1188;top:2624;width:6093;height:2" coordorigin="1188,2624" coordsize="6093,2">
              <v:shape style="position:absolute;left:1188;top:2624;width:6093;height:2" coordorigin="1188,2624" coordsize="6093,0" path="m1188,2624l7281,2624e" filled="f" stroked="t" strokeweight=".292320pt" strokecolor="#F1F1F2">
                <v:path arrowok="t"/>
              </v:shape>
            </v:group>
            <v:group style="position:absolute;left:10119;top:2481;width:84;height:2" coordorigin="10119,2481" coordsize="84,2">
              <v:shape style="position:absolute;left:10119;top:2481;width:84;height:2" coordorigin="10119,2481" coordsize="84,0" path="m10119,2481l10202,2481e" filled="f" stroked="t" strokeweight=".292320pt" strokecolor="#F1F1F2">
                <v:path arrowok="t"/>
              </v:shape>
            </v:group>
            <v:group style="position:absolute;left:9743;top:2481;width:167;height:2" coordorigin="9743,2481" coordsize="167,2">
              <v:shape style="position:absolute;left:9743;top:2481;width:167;height:2" coordorigin="9743,2481" coordsize="167,0" path="m9743,2481l9910,2481e" filled="f" stroked="t" strokeweight=".292320pt" strokecolor="#F1F1F2">
                <v:path arrowok="t"/>
              </v:shape>
            </v:group>
            <v:group style="position:absolute;left:9367;top:2481;width:167;height:2" coordorigin="9367,2481" coordsize="167,2">
              <v:shape style="position:absolute;left:9367;top:2481;width:167;height:2" coordorigin="9367,2481" coordsize="167,0" path="m9367,2481l9534,2481e" filled="f" stroked="t" strokeweight=".292320pt" strokecolor="#F1F1F2">
                <v:path arrowok="t"/>
              </v:shape>
            </v:group>
            <v:group style="position:absolute;left:8991;top:2481;width:167;height:2" coordorigin="8991,2481" coordsize="167,2">
              <v:shape style="position:absolute;left:8991;top:2481;width:167;height:2" coordorigin="8991,2481" coordsize="167,0" path="m8991,2481l9158,2481e" filled="f" stroked="t" strokeweight=".292320pt" strokecolor="#F1F1F2">
                <v:path arrowok="t"/>
              </v:shape>
            </v:group>
            <v:group style="position:absolute;left:8617;top:2481;width:167;height:2" coordorigin="8617,2481" coordsize="167,2">
              <v:shape style="position:absolute;left:8617;top:2481;width:167;height:2" coordorigin="8617,2481" coordsize="167,0" path="m8617,2481l8784,2481e" filled="f" stroked="t" strokeweight=".292320pt" strokecolor="#F1F1F2">
                <v:path arrowok="t"/>
              </v:shape>
            </v:group>
            <v:group style="position:absolute;left:8241;top:2481;width:167;height:2" coordorigin="8241,2481" coordsize="167,2">
              <v:shape style="position:absolute;left:8241;top:2481;width:167;height:2" coordorigin="8241,2481" coordsize="167,0" path="m8241,2481l8408,2481e" filled="f" stroked="t" strokeweight=".292320pt" strokecolor="#F1F1F2">
                <v:path arrowok="t"/>
              </v:shape>
            </v:group>
            <v:group style="position:absolute;left:7490;top:2481;width:542;height:2" coordorigin="7490,2481" coordsize="542,2">
              <v:shape style="position:absolute;left:7490;top:2481;width:542;height:2" coordorigin="7490,2481" coordsize="542,0" path="m7490,2481l8032,2481e" filled="f" stroked="t" strokeweight=".292320pt" strokecolor="#F1F1F2">
                <v:path arrowok="t"/>
              </v:shape>
            </v:group>
            <v:group style="position:absolute;left:1188;top:2481;width:6093;height:2" coordorigin="1188,2481" coordsize="6093,2">
              <v:shape style="position:absolute;left:1188;top:2481;width:6093;height:2" coordorigin="1188,2481" coordsize="6093,0" path="m1188,2481l7281,2481e" filled="f" stroked="t" strokeweight=".292320pt" strokecolor="#F1F1F2">
                <v:path arrowok="t"/>
              </v:shape>
            </v:group>
            <v:group style="position:absolute;left:10119;top:2338;width:84;height:2" coordorigin="10119,2338" coordsize="84,2">
              <v:shape style="position:absolute;left:10119;top:2338;width:84;height:2" coordorigin="10119,2338" coordsize="84,0" path="m10119,2338l10202,2338e" filled="f" stroked="t" strokeweight=".292320pt" strokecolor="#F1F1F2">
                <v:path arrowok="t"/>
              </v:shape>
            </v:group>
            <v:group style="position:absolute;left:9743;top:2338;width:167;height:2" coordorigin="9743,2338" coordsize="167,2">
              <v:shape style="position:absolute;left:9743;top:2338;width:167;height:2" coordorigin="9743,2338" coordsize="167,0" path="m9743,2338l9910,2338e" filled="f" stroked="t" strokeweight=".292320pt" strokecolor="#F1F1F2">
                <v:path arrowok="t"/>
              </v:shape>
            </v:group>
            <v:group style="position:absolute;left:9367;top:2338;width:167;height:2" coordorigin="9367,2338" coordsize="167,2">
              <v:shape style="position:absolute;left:9367;top:2338;width:167;height:2" coordorigin="9367,2338" coordsize="167,0" path="m9367,2338l9534,2338e" filled="f" stroked="t" strokeweight=".292320pt" strokecolor="#F1F1F2">
                <v:path arrowok="t"/>
              </v:shape>
            </v:group>
            <v:group style="position:absolute;left:8991;top:2338;width:167;height:2" coordorigin="8991,2338" coordsize="167,2">
              <v:shape style="position:absolute;left:8991;top:2338;width:167;height:2" coordorigin="8991,2338" coordsize="167,0" path="m8991,2338l9158,2338e" filled="f" stroked="t" strokeweight=".292320pt" strokecolor="#F1F1F2">
                <v:path arrowok="t"/>
              </v:shape>
            </v:group>
            <v:group style="position:absolute;left:8617;top:2338;width:167;height:2" coordorigin="8617,2338" coordsize="167,2">
              <v:shape style="position:absolute;left:8617;top:2338;width:167;height:2" coordorigin="8617,2338" coordsize="167,0" path="m8617,2338l8784,2338e" filled="f" stroked="t" strokeweight=".292320pt" strokecolor="#F1F1F2">
                <v:path arrowok="t"/>
              </v:shape>
            </v:group>
            <v:group style="position:absolute;left:8241;top:2338;width:167;height:2" coordorigin="8241,2338" coordsize="167,2">
              <v:shape style="position:absolute;left:8241;top:2338;width:167;height:2" coordorigin="8241,2338" coordsize="167,0" path="m8241,2338l8408,2338e" filled="f" stroked="t" strokeweight=".292320pt" strokecolor="#F1F1F2">
                <v:path arrowok="t"/>
              </v:shape>
            </v:group>
            <v:group style="position:absolute;left:1188;top:2338;width:6844;height:2" coordorigin="1188,2338" coordsize="6844,2">
              <v:shape style="position:absolute;left:1188;top:2338;width:6844;height:2" coordorigin="1188,2338" coordsize="6844,0" path="m1188,2338l8032,2338e" filled="f" stroked="t" strokeweight=".292320pt" strokecolor="#F1F1F2">
                <v:path arrowok="t"/>
              </v:shape>
            </v:group>
            <v:group style="position:absolute;left:10119;top:2194;width:84;height:2" coordorigin="10119,2194" coordsize="84,2">
              <v:shape style="position:absolute;left:10119;top:2194;width:84;height:2" coordorigin="10119,2194" coordsize="84,0" path="m10119,2194l10202,2194e" filled="f" stroked="t" strokeweight=".292320pt" strokecolor="#F1F1F2">
                <v:path arrowok="t"/>
              </v:shape>
            </v:group>
            <v:group style="position:absolute;left:9743;top:2194;width:167;height:2" coordorigin="9743,2194" coordsize="167,2">
              <v:shape style="position:absolute;left:9743;top:2194;width:167;height:2" coordorigin="9743,2194" coordsize="167,0" path="m9743,2194l9910,2194e" filled="f" stroked="t" strokeweight=".292320pt" strokecolor="#F1F1F2">
                <v:path arrowok="t"/>
              </v:shape>
            </v:group>
            <v:group style="position:absolute;left:8991;top:2194;width:543;height:2" coordorigin="8991,2194" coordsize="543,2">
              <v:shape style="position:absolute;left:8991;top:2194;width:543;height:2" coordorigin="8991,2194" coordsize="543,0" path="m8991,2194l9534,2194e" filled="f" stroked="t" strokeweight=".292320pt" strokecolor="#F1F1F2">
                <v:path arrowok="t"/>
              </v:shape>
            </v:group>
            <v:group style="position:absolute;left:8617;top:2194;width:167;height:2" coordorigin="8617,2194" coordsize="167,2">
              <v:shape style="position:absolute;left:8617;top:2194;width:167;height:2" coordorigin="8617,2194" coordsize="167,0" path="m8617,2194l8784,2194e" filled="f" stroked="t" strokeweight=".292320pt" strokecolor="#F1F1F2">
                <v:path arrowok="t"/>
              </v:shape>
            </v:group>
            <v:group style="position:absolute;left:1188;top:2194;width:7219;height:2" coordorigin="1188,2194" coordsize="7219,2">
              <v:shape style="position:absolute;left:1188;top:2194;width:7219;height:2" coordorigin="1188,2194" coordsize="7219,0" path="m1188,2194l8408,2194e" filled="f" stroked="t" strokeweight=".292320pt" strokecolor="#F1F1F2">
                <v:path arrowok="t"/>
              </v:shape>
            </v:group>
            <v:group style="position:absolute;left:9743;top:2051;width:459;height:2" coordorigin="9743,2051" coordsize="459,2">
              <v:shape style="position:absolute;left:9743;top:2051;width:459;height:2" coordorigin="9743,2051" coordsize="459,0" path="m9743,2051l10202,2051e" filled="f" stroked="t" strokeweight=".292320pt" strokecolor="#F1F1F2">
                <v:path arrowok="t"/>
              </v:shape>
            </v:group>
            <v:group style="position:absolute;left:8991;top:2051;width:543;height:2" coordorigin="8991,2051" coordsize="543,2">
              <v:shape style="position:absolute;left:8991;top:2051;width:543;height:2" coordorigin="8991,2051" coordsize="543,0" path="m8991,2051l9534,2051e" filled="f" stroked="t" strokeweight=".292320pt" strokecolor="#F1F1F2">
                <v:path arrowok="t"/>
              </v:shape>
            </v:group>
            <v:group style="position:absolute;left:8617;top:2051;width:167;height:2" coordorigin="8617,2051" coordsize="167,2">
              <v:shape style="position:absolute;left:8617;top:2051;width:167;height:2" coordorigin="8617,2051" coordsize="167,0" path="m8617,2051l8784,2051e" filled="f" stroked="t" strokeweight=".292320pt" strokecolor="#F1F1F2">
                <v:path arrowok="t"/>
              </v:shape>
            </v:group>
            <v:group style="position:absolute;left:1188;top:2051;width:7219;height:2" coordorigin="1188,2051" coordsize="7219,2">
              <v:shape style="position:absolute;left:1188;top:2051;width:7219;height:2" coordorigin="1188,2051" coordsize="7219,0" path="m1188,2051l8408,2051e" filled="f" stroked="t" strokeweight=".292320pt" strokecolor="#F1F1F2">
                <v:path arrowok="t"/>
              </v:shape>
            </v:group>
            <v:group style="position:absolute;left:9743;top:1907;width:459;height:2" coordorigin="9743,1907" coordsize="459,2">
              <v:shape style="position:absolute;left:9743;top:1907;width:459;height:2" coordorigin="9743,1907" coordsize="459,0" path="m9743,1907l10202,1907e" filled="f" stroked="t" strokeweight=".292320pt" strokecolor="#F1F1F2">
                <v:path arrowok="t"/>
              </v:shape>
            </v:group>
            <v:group style="position:absolute;left:8991;top:1907;width:543;height:2" coordorigin="8991,1907" coordsize="543,2">
              <v:shape style="position:absolute;left:8991;top:1907;width:543;height:2" coordorigin="8991,1907" coordsize="543,0" path="m8991,1907l9534,1907e" filled="f" stroked="t" strokeweight=".292320pt" strokecolor="#F1F1F2">
                <v:path arrowok="t"/>
              </v:shape>
            </v:group>
            <v:group style="position:absolute;left:8617;top:1907;width:167;height:2" coordorigin="8617,1907" coordsize="167,2">
              <v:shape style="position:absolute;left:8617;top:1907;width:167;height:2" coordorigin="8617,1907" coordsize="167,0" path="m8617,1907l8784,1907e" filled="f" stroked="t" strokeweight=".292320pt" strokecolor="#F1F1F2">
                <v:path arrowok="t"/>
              </v:shape>
            </v:group>
            <v:group style="position:absolute;left:1188;top:1907;width:7219;height:2" coordorigin="1188,1907" coordsize="7219,2">
              <v:shape style="position:absolute;left:1188;top:1907;width:7219;height:2" coordorigin="1188,1907" coordsize="7219,0" path="m1188,1907l8408,1907e" filled="f" stroked="t" strokeweight=".292320pt" strokecolor="#F1F1F2">
                <v:path arrowok="t"/>
              </v:shape>
            </v:group>
            <v:group style="position:absolute;left:1188;top:1764;width:9014;height:2" coordorigin="1188,1764" coordsize="9014,2">
              <v:shape style="position:absolute;left:1188;top:1764;width:9014;height:2" coordorigin="1188,1764" coordsize="9014,0" path="m1188,1764l10202,1764e" filled="f" stroked="t" strokeweight=".292320pt" strokecolor="#F1F1F2">
                <v:path arrowok="t"/>
              </v:shape>
            </v:group>
            <v:group style="position:absolute;left:1188;top:1621;width:9014;height:2" coordorigin="1188,1621" coordsize="9014,2">
              <v:shape style="position:absolute;left:1188;top:1621;width:9014;height:2" coordorigin="1188,1621" coordsize="9014,0" path="m1188,1621l10202,1621e" filled="f" stroked="t" strokeweight=".292320pt" strokecolor="#F1F1F2">
                <v:path arrowok="t"/>
              </v:shape>
            </v:group>
            <v:group style="position:absolute;left:1188;top:1478;width:9014;height:2" coordorigin="1188,1478" coordsize="9014,2">
              <v:shape style="position:absolute;left:1188;top:1478;width:9014;height:2" coordorigin="1188,1478" coordsize="9014,0" path="m1188,1478l10202,1478e" filled="f" stroked="t" strokeweight=".292320pt" strokecolor="#F1F1F2">
                <v:path arrowok="t"/>
              </v:shape>
            </v:group>
            <v:group style="position:absolute;left:1188;top:1334;width:9014;height:2" coordorigin="1188,1334" coordsize="9014,2">
              <v:shape style="position:absolute;left:1188;top:1334;width:9014;height:2" coordorigin="1188,1334" coordsize="9014,0" path="m1188,1334l10202,1334e" filled="f" stroked="t" strokeweight=".292320pt" strokecolor="#F1F1F2">
                <v:path arrowok="t"/>
              </v:shape>
            </v:group>
            <v:group style="position:absolute;left:1188;top:1190;width:9014;height:2" coordorigin="1188,1190" coordsize="9014,2">
              <v:shape style="position:absolute;left:1188;top:1190;width:9014;height:2" coordorigin="1188,1190" coordsize="9014,0" path="m1188,1190l10202,1190e" filled="f" stroked="t" strokeweight=".292320pt" strokecolor="#F1F1F2">
                <v:path arrowok="t"/>
              </v:shape>
            </v:group>
            <v:group style="position:absolute;left:1188;top:1047;width:9014;height:2" coordorigin="1188,1047" coordsize="9014,2">
              <v:shape style="position:absolute;left:1188;top:1047;width:9014;height:2" coordorigin="1188,1047" coordsize="9014,0" path="m1188,1047l10202,1047e" filled="f" stroked="t" strokeweight=".292320pt" strokecolor="#F1F1F2">
                <v:path arrowok="t"/>
              </v:shape>
            </v:group>
            <v:group style="position:absolute;left:1188;top:904;width:9014;height:2" coordorigin="1188,904" coordsize="9014,2">
              <v:shape style="position:absolute;left:1188;top:904;width:9014;height:2" coordorigin="1188,904" coordsize="9014,0" path="m1188,904l10202,904e" filled="f" stroked="t" strokeweight=".292320pt" strokecolor="#F1F1F2">
                <v:path arrowok="t"/>
              </v:shape>
            </v:group>
            <v:group style="position:absolute;left:1537;top:761;width:8665;height:2" coordorigin="1537,761" coordsize="8665,2">
              <v:shape style="position:absolute;left:1537;top:761;width:8665;height:2" coordorigin="1537,761" coordsize="8665,0" path="m1537,761l10202,761e" filled="f" stroked="t" strokeweight=".292320pt" strokecolor="#F1F1F2">
                <v:path arrowok="t"/>
              </v:shape>
            </v:group>
            <v:group style="position:absolute;left:1188;top:761;width:151;height:2" coordorigin="1188,761" coordsize="151,2">
              <v:shape style="position:absolute;left:1188;top:761;width:151;height:2" coordorigin="1188,761" coordsize="151,0" path="m1188,761l1339,761e" filled="f" stroked="t" strokeweight=".292320pt" strokecolor="#F1F1F2">
                <v:path arrowok="t"/>
              </v:shape>
            </v:group>
            <v:group style="position:absolute;left:1188;top:618;width:9014;height:2" coordorigin="1188,618" coordsize="9014,2">
              <v:shape style="position:absolute;left:1188;top:618;width:9014;height:2" coordorigin="1188,618" coordsize="9014,0" path="m1188,618l10202,618e" filled="f" stroked="t" strokeweight=".292320pt" strokecolor="#F1F1F2">
                <v:path arrowok="t"/>
              </v:shape>
            </v:group>
            <v:group style="position:absolute;left:1188;top:473;width:9014;height:2" coordorigin="1188,473" coordsize="9014,2">
              <v:shape style="position:absolute;left:1188;top:473;width:9014;height:2" coordorigin="1188,473" coordsize="9014,0" path="m1188,473l10202,473e" filled="f" stroked="t" strokeweight=".292320pt" strokecolor="#F1F1F2">
                <v:path arrowok="t"/>
              </v:shape>
            </v:group>
            <v:group style="position:absolute;left:1188;top:331;width:9014;height:2" coordorigin="1188,331" coordsize="9014,2">
              <v:shape style="position:absolute;left:1188;top:331;width:9014;height:2" coordorigin="1188,331" coordsize="9014,0" path="m1188,331l10202,331e" filled="f" stroked="t" strokeweight=".292320pt" strokecolor="#F1F1F2">
                <v:path arrowok="t"/>
              </v:shape>
            </v:group>
            <v:group style="position:absolute;left:1188;top:331;width:2;height:4300" coordorigin="1188,331" coordsize="2,4300">
              <v:shape style="position:absolute;left:1188;top:331;width:2;height:4300" coordorigin="1188,331" coordsize="0,4300" path="m1188,331l1188,4631e" filled="f" stroked="t" strokeweight=".257645pt" strokecolor="#F1F1F2">
                <v:path arrowok="t"/>
              </v:shape>
            </v:group>
            <v:group style="position:absolute;left:1376;top:331;width:2;height:403" coordorigin="1376,331" coordsize="2,403">
              <v:shape style="position:absolute;left:1376;top:331;width:2;height:403" coordorigin="1376,331" coordsize="0,403" path="m1376,733l1376,331e" filled="f" stroked="t" strokeweight=".257645pt" strokecolor="#F1F1F2">
                <v:path arrowok="t"/>
              </v:shape>
            </v:group>
            <v:group style="position:absolute;left:1376;top:831;width:2;height:3800" coordorigin="1376,831" coordsize="2,3800">
              <v:shape style="position:absolute;left:1376;top:831;width:2;height:3800" coordorigin="1376,831" coordsize="0,3800" path="m1376,4631l1376,831e" filled="f" stroked="t" strokeweight=".257645pt" strokecolor="#F1F1F2">
                <v:path arrowok="t"/>
              </v:shape>
            </v:group>
            <v:group style="position:absolute;left:1564;top:331;width:2;height:4300" coordorigin="1564,331" coordsize="2,4300">
              <v:shape style="position:absolute;left:1564;top:331;width:2;height:4300" coordorigin="1564,331" coordsize="0,4300" path="m1564,331l1564,4631e" filled="f" stroked="t" strokeweight=".257645pt" strokecolor="#F1F1F2">
                <v:path arrowok="t"/>
              </v:shape>
            </v:group>
            <v:group style="position:absolute;left:1752;top:331;width:2;height:4300" coordorigin="1752,331" coordsize="2,4300">
              <v:shape style="position:absolute;left:1752;top:331;width:2;height:4300" coordorigin="1752,331" coordsize="0,4300" path="m1752,331l1752,4631e" filled="f" stroked="t" strokeweight=".257645pt" strokecolor="#F1F1F2">
                <v:path arrowok="t"/>
              </v:shape>
            </v:group>
            <v:group style="position:absolute;left:1940;top:331;width:2;height:4300" coordorigin="1940,331" coordsize="2,4300">
              <v:shape style="position:absolute;left:1940;top:331;width:2;height:4300" coordorigin="1940,331" coordsize="0,4300" path="m1940,331l1940,4631e" filled="f" stroked="t" strokeweight=".257645pt" strokecolor="#F1F1F2">
                <v:path arrowok="t"/>
              </v:shape>
            </v:group>
            <v:group style="position:absolute;left:2128;top:331;width:2;height:4300" coordorigin="2128,331" coordsize="2,4300">
              <v:shape style="position:absolute;left:2128;top:331;width:2;height:4300" coordorigin="2128,331" coordsize="0,4300" path="m2128,331l2128,4631e" filled="f" stroked="t" strokeweight=".257645pt" strokecolor="#F1F1F2">
                <v:path arrowok="t"/>
              </v:shape>
            </v:group>
            <v:group style="position:absolute;left:2315;top:331;width:2;height:4300" coordorigin="2315,331" coordsize="2,4300">
              <v:shape style="position:absolute;left:2315;top:331;width:2;height:4300" coordorigin="2315,331" coordsize="0,4300" path="m2315,331l2315,4631e" filled="f" stroked="t" strokeweight=".257645pt" strokecolor="#F1F1F2">
                <v:path arrowok="t"/>
              </v:shape>
            </v:group>
            <v:group style="position:absolute;left:2503;top:331;width:2;height:4071" coordorigin="2503,331" coordsize="2,4071">
              <v:shape style="position:absolute;left:2503;top:331;width:2;height:4071" coordorigin="2503,331" coordsize="0,4071" path="m2503,4402l2503,331e" filled="f" stroked="t" strokeweight=".257645pt" strokecolor="#F1F1F2">
                <v:path arrowok="t"/>
              </v:shape>
            </v:group>
            <v:group style="position:absolute;left:2690;top:331;width:2;height:4300" coordorigin="2690,331" coordsize="2,4300">
              <v:shape style="position:absolute;left:2690;top:331;width:2;height:4300" coordorigin="2690,331" coordsize="0,4300" path="m2690,331l2690,4631e" filled="f" stroked="t" strokeweight=".257645pt" strokecolor="#F1F1F2">
                <v:path arrowok="t"/>
              </v:shape>
            </v:group>
            <v:group style="position:absolute;left:2878;top:331;width:2;height:3876" coordorigin="2878,331" coordsize="2,3876">
              <v:shape style="position:absolute;left:2878;top:331;width:2;height:3876" coordorigin="2878,331" coordsize="0,3876" path="m2878,4207l2878,331e" filled="f" stroked="t" strokeweight=".257645pt" strokecolor="#F1F1F2">
                <v:path arrowok="t"/>
              </v:shape>
            </v:group>
            <v:group style="position:absolute;left:3066;top:331;width:2;height:4300" coordorigin="3066,331" coordsize="2,4300">
              <v:shape style="position:absolute;left:3066;top:331;width:2;height:4300" coordorigin="3066,331" coordsize="0,4300" path="m3066,331l3066,4631e" filled="f" stroked="t" strokeweight=".257645pt" strokecolor="#F1F1F2">
                <v:path arrowok="t"/>
              </v:shape>
            </v:group>
            <v:group style="position:absolute;left:3254;top:331;width:2;height:3636" coordorigin="3254,331" coordsize="2,3636">
              <v:shape style="position:absolute;left:3254;top:331;width:2;height:3636" coordorigin="3254,331" coordsize="0,3636" path="m3254,3967l3254,331e" filled="f" stroked="t" strokeweight=".257645pt" strokecolor="#F1F1F2">
                <v:path arrowok="t"/>
              </v:shape>
            </v:group>
            <v:group style="position:absolute;left:3441;top:331;width:2;height:4300" coordorigin="3441,331" coordsize="2,4300">
              <v:shape style="position:absolute;left:3441;top:331;width:2;height:4300" coordorigin="3441,331" coordsize="0,4300" path="m3441,331l3441,4631e" filled="f" stroked="t" strokeweight=".257645pt" strokecolor="#F1F1F2">
                <v:path arrowok="t"/>
              </v:shape>
            </v:group>
            <v:group style="position:absolute;left:3629;top:331;width:2;height:3479" coordorigin="3629,331" coordsize="2,3479">
              <v:shape style="position:absolute;left:3629;top:331;width:2;height:3479" coordorigin="3629,331" coordsize="0,3479" path="m3629,3810l3629,331e" filled="f" stroked="t" strokeweight=".257645pt" strokecolor="#F1F1F2">
                <v:path arrowok="t"/>
              </v:shape>
            </v:group>
            <v:group style="position:absolute;left:3817;top:331;width:2;height:4300" coordorigin="3817,331" coordsize="2,4300">
              <v:shape style="position:absolute;left:3817;top:331;width:2;height:4300" coordorigin="3817,331" coordsize="0,4300" path="m3817,331l3817,4631e" filled="f" stroked="t" strokeweight=".257645pt" strokecolor="#F1F1F2">
                <v:path arrowok="t"/>
              </v:shape>
            </v:group>
            <v:group style="position:absolute;left:4005;top:331;width:2;height:3475" coordorigin="4005,331" coordsize="2,3475">
              <v:shape style="position:absolute;left:4005;top:331;width:2;height:3475" coordorigin="4005,331" coordsize="0,3475" path="m4005,3806l4005,331e" filled="f" stroked="t" strokeweight=".257645pt" strokecolor="#F1F1F2">
                <v:path arrowok="t"/>
              </v:shape>
            </v:group>
            <v:group style="position:absolute;left:4193;top:331;width:2;height:4300" coordorigin="4193,331" coordsize="2,4300">
              <v:shape style="position:absolute;left:4193;top:331;width:2;height:4300" coordorigin="4193,331" coordsize="0,4300" path="m4193,331l4193,4631e" filled="f" stroked="t" strokeweight=".257645pt" strokecolor="#F1F1F2">
                <v:path arrowok="t"/>
              </v:shape>
            </v:group>
            <v:group style="position:absolute;left:4381;top:331;width:2;height:3321" coordorigin="4381,331" coordsize="2,3321">
              <v:shape style="position:absolute;left:4381;top:331;width:2;height:3321" coordorigin="4381,331" coordsize="0,3321" path="m4381,3652l4381,331e" filled="f" stroked="t" strokeweight=".257645pt" strokecolor="#F1F1F2">
                <v:path arrowok="t"/>
              </v:shape>
            </v:group>
            <v:group style="position:absolute;left:4569;top:331;width:2;height:4300" coordorigin="4569,331" coordsize="2,4300">
              <v:shape style="position:absolute;left:4569;top:331;width:2;height:4300" coordorigin="4569,331" coordsize="0,4300" path="m4569,331l4569,4631e" filled="f" stroked="t" strokeweight=".257645pt" strokecolor="#F1F1F2">
                <v:path arrowok="t"/>
              </v:shape>
            </v:group>
            <v:group style="position:absolute;left:4756;top:331;width:2;height:3332" coordorigin="4756,331" coordsize="2,3332">
              <v:shape style="position:absolute;left:4756;top:331;width:2;height:3332" coordorigin="4756,331" coordsize="0,3332" path="m4756,3663l4756,331e" filled="f" stroked="t" strokeweight=".257645pt" strokecolor="#F1F1F2">
                <v:path arrowok="t"/>
              </v:shape>
            </v:group>
            <v:group style="position:absolute;left:4944;top:331;width:2;height:4300" coordorigin="4944,331" coordsize="2,4300">
              <v:shape style="position:absolute;left:4944;top:331;width:2;height:4300" coordorigin="4944,331" coordsize="0,4300" path="m4944,331l4944,4631e" filled="f" stroked="t" strokeweight=".257645pt" strokecolor="#F1F1F2">
                <v:path arrowok="t"/>
              </v:shape>
            </v:group>
            <v:group style="position:absolute;left:5132;top:331;width:2;height:3298" coordorigin="5132,331" coordsize="2,3298">
              <v:shape style="position:absolute;left:5132;top:331;width:2;height:3298" coordorigin="5132,331" coordsize="0,3298" path="m5132,3629l5132,331e" filled="f" stroked="t" strokeweight=".257645pt" strokecolor="#F1F1F2">
                <v:path arrowok="t"/>
              </v:shape>
            </v:group>
            <v:group style="position:absolute;left:5320;top:331;width:2;height:4300" coordorigin="5320,331" coordsize="2,4300">
              <v:shape style="position:absolute;left:5320;top:331;width:2;height:4300" coordorigin="5320,331" coordsize="0,4300" path="m5320,331l5320,4631e" filled="f" stroked="t" strokeweight=".257645pt" strokecolor="#F1F1F2">
                <v:path arrowok="t"/>
              </v:shape>
            </v:group>
            <v:group style="position:absolute;left:5508;top:331;width:2;height:2988" coordorigin="5508,331" coordsize="2,2988">
              <v:shape style="position:absolute;left:5508;top:331;width:2;height:2988" coordorigin="5508,331" coordsize="0,2988" path="m5508,3319l5508,331e" filled="f" stroked="t" strokeweight=".257645pt" strokecolor="#F1F1F2">
                <v:path arrowok="t"/>
              </v:shape>
            </v:group>
            <v:group style="position:absolute;left:5696;top:331;width:2;height:4300" coordorigin="5696,331" coordsize="2,4300">
              <v:shape style="position:absolute;left:5696;top:331;width:2;height:4300" coordorigin="5696,331" coordsize="0,4300" path="m5696,331l5696,4631e" filled="f" stroked="t" strokeweight=".257645pt" strokecolor="#F1F1F2">
                <v:path arrowok="t"/>
              </v:shape>
            </v:group>
            <v:group style="position:absolute;left:5884;top:331;width:2;height:3178" coordorigin="5884,331" coordsize="2,3178">
              <v:shape style="position:absolute;left:5884;top:331;width:2;height:3178" coordorigin="5884,331" coordsize="0,3178" path="m5884,3508l5884,331e" filled="f" stroked="t" strokeweight=".257645pt" strokecolor="#F1F1F2">
                <v:path arrowok="t"/>
              </v:shape>
            </v:group>
            <v:group style="position:absolute;left:6070;top:331;width:2;height:4300" coordorigin="6070,331" coordsize="2,4300">
              <v:shape style="position:absolute;left:6070;top:331;width:2;height:4300" coordorigin="6070,331" coordsize="0,4300" path="m6070,331l6070,4631e" filled="f" stroked="t" strokeweight=".257645pt" strokecolor="#F1F1F2">
                <v:path arrowok="t"/>
              </v:shape>
            </v:group>
            <v:group style="position:absolute;left:6258;top:331;width:2;height:2405" coordorigin="6258,331" coordsize="2,2405">
              <v:shape style="position:absolute;left:6258;top:331;width:2;height:2405" coordorigin="6258,331" coordsize="0,2405" path="m6258,2735l6258,331e" filled="f" stroked="t" strokeweight=".257645pt" strokecolor="#F1F1F2">
                <v:path arrowok="t"/>
              </v:shape>
            </v:group>
            <v:group style="position:absolute;left:6446;top:331;width:2;height:4300" coordorigin="6446,331" coordsize="2,4300">
              <v:shape style="position:absolute;left:6446;top:331;width:2;height:4300" coordorigin="6446,331" coordsize="0,4300" path="m6446,331l6446,4631e" filled="f" stroked="t" strokeweight=".257645pt" strokecolor="#F1F1F2">
                <v:path arrowok="t"/>
              </v:shape>
            </v:group>
            <v:group style="position:absolute;left:6634;top:331;width:2;height:2569" coordorigin="6634,331" coordsize="2,2569">
              <v:shape style="position:absolute;left:6634;top:331;width:2;height:2569" coordorigin="6634,331" coordsize="0,2569" path="m6634,2899l6634,331e" filled="f" stroked="t" strokeweight=".257645pt" strokecolor="#F1F1F2">
                <v:path arrowok="t"/>
              </v:shape>
            </v:group>
            <v:group style="position:absolute;left:6822;top:331;width:2;height:4300" coordorigin="6822,331" coordsize="2,4300">
              <v:shape style="position:absolute;left:6822;top:331;width:2;height:4300" coordorigin="6822,331" coordsize="0,4300" path="m6822,331l6822,4631e" filled="f" stroked="t" strokeweight=".257645pt" strokecolor="#F1F1F2">
                <v:path arrowok="t"/>
              </v:shape>
            </v:group>
            <v:group style="position:absolute;left:7010;top:331;width:2;height:2396" coordorigin="7010,331" coordsize="2,2396">
              <v:shape style="position:absolute;left:7010;top:331;width:2;height:2396" coordorigin="7010,331" coordsize="0,2396" path="m7010,2727l7010,331e" filled="f" stroked="t" strokeweight=".257645pt" strokecolor="#F1F1F2">
                <v:path arrowok="t"/>
              </v:shape>
            </v:group>
            <v:group style="position:absolute;left:7197;top:331;width:2;height:4300" coordorigin="7197,331" coordsize="2,4300">
              <v:shape style="position:absolute;left:7197;top:331;width:2;height:4300" coordorigin="7197,331" coordsize="0,4300" path="m7197,331l7197,4631e" filled="f" stroked="t" strokeweight=".257645pt" strokecolor="#F1F1F2">
                <v:path arrowok="t"/>
              </v:shape>
            </v:group>
            <v:group style="position:absolute;left:7385;top:331;width:2;height:2092" coordorigin="7385,331" coordsize="2,2092">
              <v:shape style="position:absolute;left:7385;top:331;width:2;height:2092" coordorigin="7385,331" coordsize="0,2092" path="m7385,2422l7385,331e" filled="f" stroked="t" strokeweight=".257645pt" strokecolor="#F1F1F2">
                <v:path arrowok="t"/>
              </v:shape>
            </v:group>
            <v:group style="position:absolute;left:7573;top:331;width:2;height:4300" coordorigin="7573,331" coordsize="2,4300">
              <v:shape style="position:absolute;left:7573;top:331;width:2;height:4300" coordorigin="7573,331" coordsize="0,4300" path="m7573,331l7573,4631e" filled="f" stroked="t" strokeweight=".257645pt" strokecolor="#F1F1F2">
                <v:path arrowok="t"/>
              </v:shape>
            </v:group>
            <v:group style="position:absolute;left:7761;top:331;width:2;height:2431" coordorigin="7761,331" coordsize="2,2431">
              <v:shape style="position:absolute;left:7761;top:331;width:2;height:2431" coordorigin="7761,331" coordsize="0,2431" path="m7761,2762l7761,331e" filled="f" stroked="t" strokeweight=".257645pt" strokecolor="#F1F1F2">
                <v:path arrowok="t"/>
              </v:shape>
            </v:group>
            <v:group style="position:absolute;left:7949;top:331;width:2;height:4300" coordorigin="7949,331" coordsize="2,4300">
              <v:shape style="position:absolute;left:7949;top:331;width:2;height:4300" coordorigin="7949,331" coordsize="0,4300" path="m7949,331l7949,4631e" filled="f" stroked="t" strokeweight=".257645pt" strokecolor="#F1F1F2">
                <v:path arrowok="t"/>
              </v:shape>
            </v:group>
            <v:group style="position:absolute;left:8137;top:331;width:2;height:1853" coordorigin="8137,331" coordsize="2,1853">
              <v:shape style="position:absolute;left:8137;top:331;width:2;height:1853" coordorigin="8137,331" coordsize="0,1853" path="m8137,2184l8137,331e" filled="f" stroked="t" strokeweight=".257645pt" strokecolor="#F1F1F2">
                <v:path arrowok="t"/>
              </v:shape>
            </v:group>
            <v:group style="position:absolute;left:8325;top:331;width:2;height:4300" coordorigin="8325,331" coordsize="2,4300">
              <v:shape style="position:absolute;left:8325;top:331;width:2;height:4300" coordorigin="8325,331" coordsize="0,4300" path="m8325,331l8325,4631e" filled="f" stroked="t" strokeweight=".257645pt" strokecolor="#F1F1F2">
                <v:path arrowok="t"/>
              </v:shape>
            </v:group>
            <v:group style="position:absolute;left:8512;top:331;width:2;height:1490" coordorigin="8512,331" coordsize="2,1490">
              <v:shape style="position:absolute;left:8512;top:331;width:2;height:1490" coordorigin="8512,331" coordsize="0,1490" path="m8512,1820l8512,331e" filled="f" stroked="t" strokeweight=".257645pt" strokecolor="#F1F1F2">
                <v:path arrowok="t"/>
              </v:shape>
            </v:group>
            <v:group style="position:absolute;left:8700;top:331;width:2;height:4300" coordorigin="8700,331" coordsize="2,4300">
              <v:shape style="position:absolute;left:8700;top:331;width:2;height:4300" coordorigin="8700,331" coordsize="0,4300" path="m8700,331l8700,4631e" filled="f" stroked="t" strokeweight=".257645pt" strokecolor="#F1F1F2">
                <v:path arrowok="t"/>
              </v:shape>
            </v:group>
            <v:group style="position:absolute;left:8888;top:331;width:2;height:1544" coordorigin="8888,331" coordsize="2,1544">
              <v:shape style="position:absolute;left:8888;top:331;width:2;height:1544" coordorigin="8888,331" coordsize="0,1544" path="m8888,1875l8888,331e" filled="f" stroked="t" strokeweight=".257645pt" strokecolor="#F1F1F2">
                <v:path arrowok="t"/>
              </v:shape>
            </v:group>
            <v:group style="position:absolute;left:9076;top:331;width:2;height:4300" coordorigin="9076,331" coordsize="2,4300">
              <v:shape style="position:absolute;left:9076;top:331;width:2;height:4300" coordorigin="9076,331" coordsize="0,4300" path="m9076,331l9076,4631e" filled="f" stroked="t" strokeweight=".257645pt" strokecolor="#F1F1F2">
                <v:path arrowok="t"/>
              </v:shape>
            </v:group>
            <v:group style="position:absolute;left:9264;top:331;width:2;height:1974" coordorigin="9264,331" coordsize="2,1974">
              <v:shape style="position:absolute;left:9264;top:331;width:2;height:1974" coordorigin="9264,331" coordsize="0,1974" path="m9264,2305l9264,331e" filled="f" stroked="t" strokeweight=".257645pt" strokecolor="#F1F1F2">
                <v:path arrowok="t"/>
              </v:shape>
            </v:group>
            <v:group style="position:absolute;left:9451;top:331;width:2;height:4300" coordorigin="9451,331" coordsize="2,4300">
              <v:shape style="position:absolute;left:9451;top:331;width:2;height:4300" coordorigin="9451,331" coordsize="0,4300" path="m9451,331l9451,4631e" filled="f" stroked="t" strokeweight=".257645pt" strokecolor="#F1F1F2">
                <v:path arrowok="t"/>
              </v:shape>
            </v:group>
            <v:group style="position:absolute;left:9639;top:331;width:2;height:1466" coordorigin="9639,331" coordsize="2,1466">
              <v:shape style="position:absolute;left:9639;top:331;width:2;height:1466" coordorigin="9639,331" coordsize="0,1466" path="m9639,1797l9639,331e" filled="f" stroked="t" strokeweight=".257645pt" strokecolor="#F1F1F2">
                <v:path arrowok="t"/>
              </v:shape>
            </v:group>
            <v:group style="position:absolute;left:9826;top:331;width:2;height:4300" coordorigin="9826,331" coordsize="2,4300">
              <v:shape style="position:absolute;left:9826;top:331;width:2;height:4300" coordorigin="9826,331" coordsize="0,4300" path="m9826,331l9826,4631e" filled="f" stroked="t" strokeweight=".257645pt" strokecolor="#F1F1F2">
                <v:path arrowok="t"/>
              </v:shape>
            </v:group>
            <v:group style="position:absolute;left:10014;top:331;width:2;height:1808" coordorigin="10014,331" coordsize="2,1808">
              <v:shape style="position:absolute;left:10014;top:331;width:2;height:1808" coordorigin="10014,331" coordsize="0,1808" path="m10014,2138l10014,331e" filled="f" stroked="t" strokeweight=".257645pt" strokecolor="#F1F1F2">
                <v:path arrowok="t"/>
              </v:shape>
            </v:group>
            <v:group style="position:absolute;left:10202;top:331;width:2;height:4300" coordorigin="10202,331" coordsize="2,4300">
              <v:shape style="position:absolute;left:10202;top:331;width:2;height:4300" coordorigin="10202,331" coordsize="0,4300" path="m10202,331l10202,4631e" filled="f" stroked="t" strokeweight=".257645pt" strokecolor="#F1F1F2">
                <v:path arrowok="t"/>
              </v:shape>
            </v:group>
            <v:group style="position:absolute;left:4652;top:3663;width:209;height:968" coordorigin="4652,3663" coordsize="209,968">
              <v:shape style="position:absolute;left:4652;top:3663;width:209;height:968" coordorigin="4652,3663" coordsize="209,968" path="m4652,3663l4861,3663,4861,4631,4652,4631,4652,3663e" filled="t" fillcolor="#C8DCE0" stroked="f">
                <v:path arrowok="t"/>
                <v:fill/>
              </v:shape>
            </v:group>
            <v:group style="position:absolute;left:9910;top:2138;width:209;height:2493" coordorigin="9910,2138" coordsize="209,2493">
              <v:shape style="position:absolute;left:9910;top:2138;width:209;height:2493" coordorigin="9910,2138" coordsize="209,2493" path="m9910,2138l10119,2138,10119,4631,9910,4631,9910,2138e" filled="t" fillcolor="#097373" stroked="f">
                <v:path arrowok="t"/>
                <v:fill/>
              </v:shape>
            </v:group>
            <v:group style="position:absolute;left:9534;top:1797;width:209;height:2834" coordorigin="9534,1797" coordsize="209,2834">
              <v:shape style="position:absolute;left:9534;top:1797;width:209;height:2834" coordorigin="9534,1797" coordsize="209,2834" path="m9743,4631l9534,4631,9534,1797,9743,1797,9743,4631e" filled="t" fillcolor="#C8DCE0" stroked="f">
                <v:path arrowok="t"/>
                <v:fill/>
              </v:shape>
            </v:group>
            <v:group style="position:absolute;left:9158;top:2305;width:209;height:2327" coordorigin="9158,2305" coordsize="209,2327">
              <v:shape style="position:absolute;left:9158;top:2305;width:209;height:2327" coordorigin="9158,2305" coordsize="209,2327" path="m9367,4631l9158,4631,9158,2305,9367,2305,9367,4631e" filled="t" fillcolor="#C8DCE0" stroked="f">
                <v:path arrowok="t"/>
                <v:fill/>
              </v:shape>
            </v:group>
            <v:group style="position:absolute;left:8784;top:1875;width:208;height:2756" coordorigin="8784,1875" coordsize="208,2756">
              <v:shape style="position:absolute;left:8784;top:1875;width:208;height:2756" coordorigin="8784,1875" coordsize="208,2756" path="m8991,4631l8784,4631,8784,1875,8991,1875,8991,4631e" filled="t" fillcolor="#C8DCE0" stroked="f">
                <v:path arrowok="t"/>
                <v:fill/>
              </v:shape>
            </v:group>
            <v:group style="position:absolute;left:8408;top:1820;width:209;height:2811" coordorigin="8408,1820" coordsize="209,2811">
              <v:shape style="position:absolute;left:8408;top:1820;width:209;height:2811" coordorigin="8408,1820" coordsize="209,2811" path="m8617,4631l8408,4631,8408,1820,8617,1820,8617,4631e" filled="t" fillcolor="#C8DCE0" stroked="f">
                <v:path arrowok="t"/>
                <v:fill/>
              </v:shape>
            </v:group>
            <v:group style="position:absolute;left:8032;top:2184;width:209;height:2447" coordorigin="8032,2184" coordsize="209,2447">
              <v:shape style="position:absolute;left:8032;top:2184;width:209;height:2447" coordorigin="8032,2184" coordsize="209,2447" path="m8241,4631l8032,4631,8032,2184,8241,2184,8241,4631e" filled="t" fillcolor="#C8DCE0" stroked="f">
                <v:path arrowok="t"/>
                <v:fill/>
              </v:shape>
            </v:group>
            <v:group style="position:absolute;left:7657;top:2762;width:208;height:1869" coordorigin="7657,2762" coordsize="208,1869">
              <v:shape style="position:absolute;left:7657;top:2762;width:208;height:1869" coordorigin="7657,2762" coordsize="208,1869" path="m7865,4631l7657,4631,7657,2762,7865,2762,7865,4631e" filled="t" fillcolor="#C8DCE0" stroked="f">
                <v:path arrowok="t"/>
                <v:fill/>
              </v:shape>
            </v:group>
            <v:group style="position:absolute;left:7281;top:2422;width:209;height:2209" coordorigin="7281,2422" coordsize="209,2209">
              <v:shape style="position:absolute;left:7281;top:2422;width:209;height:2209" coordorigin="7281,2422" coordsize="209,2209" path="m7490,4631l7281,4631,7281,2422,7490,2422,7490,4631e" filled="t" fillcolor="#C8DCE0" stroked="f">
                <v:path arrowok="t"/>
                <v:fill/>
              </v:shape>
            </v:group>
            <v:group style="position:absolute;left:6905;top:2727;width:209;height:1904" coordorigin="6905,2727" coordsize="209,1904">
              <v:shape style="position:absolute;left:6905;top:2727;width:209;height:1904" coordorigin="6905,2727" coordsize="209,1904" path="m7114,4631l6905,4631,6905,2727,7114,2727,7114,4631e" filled="t" fillcolor="#C8DCE0" stroked="f">
                <v:path arrowok="t"/>
                <v:fill/>
              </v:shape>
            </v:group>
            <v:group style="position:absolute;left:6530;top:2899;width:208;height:1732" coordorigin="6530,2899" coordsize="208,1732">
              <v:shape style="position:absolute;left:6530;top:2899;width:208;height:1732" coordorigin="6530,2899" coordsize="208,1732" path="m6738,4631l6530,4631,6530,2899,6738,2899,6738,4631e" filled="t" fillcolor="#C8DCE0" stroked="f">
                <v:path arrowok="t"/>
                <v:fill/>
              </v:shape>
            </v:group>
            <v:group style="position:absolute;left:6154;top:2735;width:209;height:1896" coordorigin="6154,2735" coordsize="209,1896">
              <v:shape style="position:absolute;left:6154;top:2735;width:209;height:1896" coordorigin="6154,2735" coordsize="209,1896" path="m6363,4631l6154,4631,6154,2735,6363,2735,6363,4631e" filled="t" fillcolor="#C8DCE0" stroked="f">
                <v:path arrowok="t"/>
                <v:fill/>
              </v:shape>
            </v:group>
            <v:group style="position:absolute;left:5779;top:3508;width:209;height:1123" coordorigin="5779,3508" coordsize="209,1123">
              <v:shape style="position:absolute;left:5779;top:3508;width:209;height:1123" coordorigin="5779,3508" coordsize="209,1123" path="m5988,4631l5779,4631,5779,3508,5988,3508,5988,4631e" filled="t" fillcolor="#C8DCE0" stroked="f">
                <v:path arrowok="t"/>
                <v:fill/>
              </v:shape>
            </v:group>
            <v:group style="position:absolute;left:5403;top:3319;width:209;height:1312" coordorigin="5403,3319" coordsize="209,1312">
              <v:shape style="position:absolute;left:5403;top:3319;width:209;height:1312" coordorigin="5403,3319" coordsize="209,1312" path="m5612,4631l5403,4631,5403,3319,5612,3319,5612,4631e" filled="t" fillcolor="#C8DCE0" stroked="f">
                <v:path arrowok="t"/>
                <v:fill/>
              </v:shape>
            </v:group>
            <v:group style="position:absolute;left:5028;top:3629;width:208;height:1002" coordorigin="5028,3629" coordsize="208,1002">
              <v:shape style="position:absolute;left:5028;top:3629;width:208;height:1002" coordorigin="5028,3629" coordsize="208,1002" path="m5236,4631l5028,4631,5028,3629,5236,3629,5236,4631e" filled="t" fillcolor="#C8DCE0" stroked="f">
                <v:path arrowok="t"/>
                <v:fill/>
              </v:shape>
            </v:group>
            <v:group style="position:absolute;left:4276;top:3652;width:209;height:979" coordorigin="4276,3652" coordsize="209,979">
              <v:shape style="position:absolute;left:4276;top:3652;width:209;height:979" coordorigin="4276,3652" coordsize="209,979" path="m4485,4631l4276,4631,4276,3652,4485,3652,4485,4631e" filled="t" fillcolor="#C8DCE0" stroked="f">
                <v:path arrowok="t"/>
                <v:fill/>
              </v:shape>
            </v:group>
            <v:group style="position:absolute;left:3901;top:3806;width:208;height:825" coordorigin="3901,3806" coordsize="208,825">
              <v:shape style="position:absolute;left:3901;top:3806;width:208;height:825" coordorigin="3901,3806" coordsize="208,825" path="m4109,4631l3901,4631,3901,3806,4109,3806,4109,4631e" filled="t" fillcolor="#C8DCE0" stroked="f">
                <v:path arrowok="t"/>
                <v:fill/>
              </v:shape>
            </v:group>
            <v:group style="position:absolute;left:3525;top:3810;width:209;height:821" coordorigin="3525,3810" coordsize="209,821">
              <v:shape style="position:absolute;left:3525;top:3810;width:209;height:821" coordorigin="3525,3810" coordsize="209,821" path="m3734,4631l3525,4631,3525,3810,3734,3810,3734,4631e" filled="t" fillcolor="#C8DCE0" stroked="f">
                <v:path arrowok="t"/>
                <v:fill/>
              </v:shape>
            </v:group>
            <v:group style="position:absolute;left:3149;top:3967;width:209;height:664" coordorigin="3149,3967" coordsize="209,664">
              <v:shape style="position:absolute;left:3149;top:3967;width:209;height:664" coordorigin="3149,3967" coordsize="209,664" path="m3358,4631l3149,4631,3149,3967,3358,3967,3358,4631e" filled="t" fillcolor="#C8DCE0" stroked="f">
                <v:path arrowok="t"/>
                <v:fill/>
              </v:shape>
            </v:group>
            <v:group style="position:absolute;left:2775;top:4207;width:208;height:424" coordorigin="2775,4207" coordsize="208,424">
              <v:shape style="position:absolute;left:2775;top:4207;width:208;height:424" coordorigin="2775,4207" coordsize="208,424" path="m2982,4631l2775,4631,2775,4207,2982,4207,2982,4631e" filled="t" fillcolor="#C8DCE0" stroked="f">
                <v:path arrowok="t"/>
                <v:fill/>
              </v:shape>
            </v:group>
            <v:group style="position:absolute;left:2399;top:4402;width:209;height:229" coordorigin="2399,4402" coordsize="209,229">
              <v:shape style="position:absolute;left:2399;top:4402;width:209;height:229" coordorigin="2399,4402" coordsize="209,229" path="m2608,4631l2399,4631,2399,4402,2608,4402,2608,4631e" filled="t" fillcolor="#C8DCE0" stroked="f">
                <v:path arrowok="t"/>
                <v:fill/>
              </v:shape>
            </v:group>
            <v:group style="position:absolute;left:2023;top:4603;width:209;height:2" coordorigin="2023,4603" coordsize="209,2">
              <v:shape style="position:absolute;left:2023;top:4603;width:209;height:2" coordorigin="2023,4603" coordsize="209,0" path="m2023,4603l2232,4603e" filled="f" stroked="t" strokeweight="2.912121pt" strokecolor="#C8DCE0">
                <v:path arrowok="t"/>
              </v:shape>
            </v:group>
            <v:group style="position:absolute;left:1647;top:4616;width:209;height:2" coordorigin="1647,4616" coordsize="209,2">
              <v:shape style="position:absolute;left:1647;top:4616;width:209;height:2" coordorigin="1647,4616" coordsize="209,0" path="m1647,4616l1856,4616e" filled="f" stroked="t" strokeweight="1.649297pt" strokecolor="#C8DCE0">
                <v:path arrowok="t"/>
              </v:shape>
            </v:group>
            <v:group style="position:absolute;left:1272;top:4624;width:209;height:2" coordorigin="1272,4624" coordsize="209,2">
              <v:shape style="position:absolute;left:1272;top:4624;width:209;height:2" coordorigin="1272,4624" coordsize="209,0" path="m1272,4624l1481,4624e" filled="f" stroked="t" strokeweight=".807415pt" strokecolor="#C8DCE0">
                <v:path arrowok="t"/>
              </v:shape>
            </v:group>
            <v:group style="position:absolute;left:1376;top:724;width:8638;height:1749" coordorigin="1376,724" coordsize="8638,1749">
              <v:shape style="position:absolute;left:1376;top:724;width:8638;height:1749" coordorigin="1376,724" coordsize="8638,1749" path="m1376,2473l1752,2462,2128,2446,2503,2344,2878,2226,3254,2077,3629,1985,4005,1980,4381,1891,4756,1902,5132,1882,5508,1684,5884,1806,6258,1315,6634,1416,7010,1320,7385,1140,7761,1322,8137,983,8512,753,8888,800,9264,1021,9639,724,10014,789e" filled="f" stroked="t" strokeweight=".872864pt" strokecolor="#5F4615">
                <v:path arrowok="t"/>
              </v:shape>
            </v:group>
            <v:group style="position:absolute;left:1336;top:2427;width:83;height:93" coordorigin="1336,2427" coordsize="83,93">
              <v:shape style="position:absolute;left:1336;top:2427;width:83;height:93" coordorigin="1336,2427" coordsize="83,93" path="m1380,2520l1358,2515,1343,2500,1336,2479,1340,2454,1352,2436,1370,2427,1393,2432,1410,2445,1418,2464,1419,2473,1413,2496,1400,2513,1380,2520e" filled="t" fillcolor="#5F4615" stroked="f">
                <v:path arrowok="t"/>
                <v:fill/>
              </v:shape>
            </v:group>
            <v:group style="position:absolute;left:1336;top:2427;width:83;height:93" coordorigin="1336,2427" coordsize="83,93">
              <v:shape style="position:absolute;left:1336;top:2427;width:83;height:93" coordorigin="1336,2427" coordsize="83,93" path="m1419,2473l1413,2496,1400,2513,1380,2520,1358,2515,1343,2500,1336,2479,1340,2454,1352,2436,1370,2427,1393,2432,1410,2445,1418,2464,1419,2473xe" filled="f" stroked="t" strokeweight=".272893pt" strokecolor="#5F4615">
                <v:path arrowok="t"/>
              </v:shape>
            </v:group>
            <v:group style="position:absolute;left:1712;top:2416;width:83;height:93" coordorigin="1712,2416" coordsize="83,93">
              <v:shape style="position:absolute;left:1712;top:2416;width:83;height:93" coordorigin="1712,2416" coordsize="83,93" path="m1756,2509l1734,2503,1719,2489,1712,2468,1716,2442,1728,2425,1746,2416,1769,2420,1786,2434,1794,2453,1795,2462,1789,2485,1776,2502,1756,2509e" filled="t" fillcolor="#5F4615" stroked="f">
                <v:path arrowok="t"/>
                <v:fill/>
              </v:shape>
            </v:group>
            <v:group style="position:absolute;left:1712;top:2416;width:83;height:93" coordorigin="1712,2416" coordsize="83,93">
              <v:shape style="position:absolute;left:1712;top:2416;width:83;height:93" coordorigin="1712,2416" coordsize="83,93" path="m1795,2462l1789,2485,1776,2502,1756,2509,1734,2503,1719,2489,1712,2468,1716,2442,1728,2425,1746,2416,1769,2420,1786,2434,1794,2453,1795,2462xe" filled="f" stroked="t" strokeweight=".272893pt" strokecolor="#5F4615">
                <v:path arrowok="t"/>
              </v:shape>
            </v:group>
            <v:group style="position:absolute;left:2088;top:2400;width:83;height:93" coordorigin="2088,2400" coordsize="83,93">
              <v:shape style="position:absolute;left:2088;top:2400;width:83;height:93" coordorigin="2088,2400" coordsize="83,93" path="m2132,2493l2110,2488,2095,2473,2088,2452,2092,2427,2104,2409,2122,2400,2145,2405,2162,2418,2170,2438,2170,2447,2165,2469,2151,2486,2132,2493e" filled="t" fillcolor="#5F4615" stroked="f">
                <v:path arrowok="t"/>
                <v:fill/>
              </v:shape>
            </v:group>
            <v:group style="position:absolute;left:2088;top:2400;width:83;height:93" coordorigin="2088,2400" coordsize="83,93">
              <v:shape style="position:absolute;left:2088;top:2400;width:83;height:93" coordorigin="2088,2400" coordsize="83,93" path="m2170,2447l2165,2469,2151,2486,2132,2493,2110,2488,2095,2473,2088,2452,2092,2427,2104,2409,2122,2400,2145,2405,2162,2418,2170,2438,2170,2447xe" filled="f" stroked="t" strokeweight=".272893pt" strokecolor="#5F4615">
                <v:path arrowok="t"/>
              </v:shape>
            </v:group>
            <v:group style="position:absolute;left:2463;top:2298;width:83;height:93" coordorigin="2463,2298" coordsize="83,93">
              <v:shape style="position:absolute;left:2463;top:2298;width:83;height:93" coordorigin="2463,2298" coordsize="83,93" path="m2507,2391l2485,2386,2470,2371,2463,2350,2467,2325,2479,2307,2497,2298,2520,2302,2536,2316,2544,2335,2545,2344,2540,2367,2526,2384,2507,2391e" filled="t" fillcolor="#5F4615" stroked="f">
                <v:path arrowok="t"/>
                <v:fill/>
              </v:shape>
            </v:group>
            <v:group style="position:absolute;left:2463;top:2298;width:83;height:93" coordorigin="2463,2298" coordsize="83,93">
              <v:shape style="position:absolute;left:2463;top:2298;width:83;height:93" coordorigin="2463,2298" coordsize="83,93" path="m2545,2344l2540,2367,2526,2384,2507,2391,2485,2386,2470,2371,2463,2350,2467,2325,2479,2307,2497,2298,2520,2302,2536,2316,2544,2335,2545,2344xe" filled="f" stroked="t" strokeweight=".272893pt" strokecolor="#5F4615">
                <v:path arrowok="t"/>
              </v:shape>
            </v:group>
            <v:group style="position:absolute;left:2839;top:2180;width:83;height:93" coordorigin="2839,2180" coordsize="83,93">
              <v:shape style="position:absolute;left:2839;top:2180;width:83;height:93" coordorigin="2839,2180" coordsize="83,93" path="m2883,2273l2861,2268,2846,2253,2839,2232,2843,2207,2855,2189,2873,2180,2896,2185,2912,2198,2920,2217,2921,2226,2916,2249,2902,2266,2883,2273e" filled="t" fillcolor="#5F4615" stroked="f">
                <v:path arrowok="t"/>
                <v:fill/>
              </v:shape>
            </v:group>
            <v:group style="position:absolute;left:2839;top:2180;width:83;height:93" coordorigin="2839,2180" coordsize="83,93">
              <v:shape style="position:absolute;left:2839;top:2180;width:83;height:93" coordorigin="2839,2180" coordsize="83,93" path="m2921,2226l2916,2249,2902,2266,2883,2273,2861,2268,2846,2253,2839,2232,2843,2207,2855,2189,2873,2180,2896,2185,2912,2198,2920,2217,2921,2226xe" filled="f" stroked="t" strokeweight=".272893pt" strokecolor="#5F4615">
                <v:path arrowok="t"/>
              </v:shape>
            </v:group>
            <v:group style="position:absolute;left:3215;top:2031;width:83;height:93" coordorigin="3215,2031" coordsize="83,93">
              <v:shape style="position:absolute;left:3215;top:2031;width:83;height:93" coordorigin="3215,2031" coordsize="83,93" path="m3259,2124l3237,2119,3222,2104,3215,2083,3219,2058,3231,2040,3249,2031,3272,2036,3288,2049,3296,2069,3297,2078,3292,2100,3278,2117,3259,2124e" filled="t" fillcolor="#5F4615" stroked="f">
                <v:path arrowok="t"/>
                <v:fill/>
              </v:shape>
            </v:group>
            <v:group style="position:absolute;left:3215;top:2031;width:83;height:93" coordorigin="3215,2031" coordsize="83,93">
              <v:shape style="position:absolute;left:3215;top:2031;width:83;height:93" coordorigin="3215,2031" coordsize="83,93" path="m3297,2078l3292,2100,3278,2117,3259,2124,3237,2119,3222,2104,3215,2083,3219,2058,3231,2040,3249,2031,3272,2036,3288,2049,3296,2069,3297,2078xe" filled="f" stroked="t" strokeweight=".272893pt" strokecolor="#5F4615">
                <v:path arrowok="t"/>
              </v:shape>
            </v:group>
            <v:group style="position:absolute;left:3589;top:1939;width:83;height:93" coordorigin="3589,1939" coordsize="83,93">
              <v:shape style="position:absolute;left:3589;top:1939;width:83;height:93" coordorigin="3589,1939" coordsize="83,93" path="m3633,2032l3612,2026,3596,2012,3589,1990,3594,1965,3606,1948,3623,1939,3647,1943,3663,1957,3671,1976,3672,1985,3667,2008,3653,2024,3633,2032e" filled="t" fillcolor="#5F4615" stroked="f">
                <v:path arrowok="t"/>
                <v:fill/>
              </v:shape>
            </v:group>
            <v:group style="position:absolute;left:3589;top:1939;width:83;height:93" coordorigin="3589,1939" coordsize="83,93">
              <v:shape style="position:absolute;left:3589;top:1939;width:83;height:93" coordorigin="3589,1939" coordsize="83,93" path="m3672,1985l3667,2008,3653,2024,3633,2032,3612,2026,3596,2012,3589,1990,3594,1965,3606,1948,3623,1939,3647,1943,3663,1957,3671,1976,3672,1985xe" filled="f" stroked="t" strokeweight=".272893pt" strokecolor="#5F4615">
                <v:path arrowok="t"/>
              </v:shape>
            </v:group>
            <v:group style="position:absolute;left:3965;top:1934;width:83;height:93" coordorigin="3965,1934" coordsize="83,93">
              <v:shape style="position:absolute;left:3965;top:1934;width:83;height:93" coordorigin="3965,1934" coordsize="83,93" path="m4009,2028l3988,2022,3972,2007,3965,1986,3970,1961,3982,1943,3999,1934,4023,1939,4039,1952,4047,1972,4048,1981,4043,2004,4029,2020,4009,2028e" filled="t" fillcolor="#5F4615" stroked="f">
                <v:path arrowok="t"/>
                <v:fill/>
              </v:shape>
            </v:group>
            <v:group style="position:absolute;left:3965;top:1934;width:83;height:93" coordorigin="3965,1934" coordsize="83,93">
              <v:shape style="position:absolute;left:3965;top:1934;width:83;height:93" coordorigin="3965,1934" coordsize="83,93" path="m4048,1981l4043,2004,4029,2020,4009,2028,3988,2022,3972,2007,3965,1986,3970,1961,3982,1943,3999,1934,4023,1939,4039,1952,4047,1972,4048,1981xe" filled="f" stroked="t" strokeweight=".272893pt" strokecolor="#5F4615">
                <v:path arrowok="t"/>
              </v:shape>
            </v:group>
            <v:group style="position:absolute;left:4341;top:1845;width:83;height:93" coordorigin="4341,1845" coordsize="83,93">
              <v:shape style="position:absolute;left:4341;top:1845;width:83;height:93" coordorigin="4341,1845" coordsize="83,93" path="m4385,1938l4364,1932,4348,1918,4341,1896,4346,1871,4358,1854,4375,1845,4398,1849,4415,1863,4423,1882,4424,1891,4419,1914,4405,1930,4385,1938e" filled="t" fillcolor="#5F4615" stroked="f">
                <v:path arrowok="t"/>
                <v:fill/>
              </v:shape>
            </v:group>
            <v:group style="position:absolute;left:4341;top:1845;width:83;height:93" coordorigin="4341,1845" coordsize="83,93">
              <v:shape style="position:absolute;left:4341;top:1845;width:83;height:93" coordorigin="4341,1845" coordsize="83,93" path="m4424,1891l4419,1914,4405,1930,4385,1938,4364,1932,4348,1918,4341,1896,4346,1871,4358,1854,4375,1845,4398,1849,4415,1863,4423,1882,4424,1891xe" filled="f" stroked="t" strokeweight=".272893pt" strokecolor="#5F4615">
                <v:path arrowok="t"/>
              </v:shape>
            </v:group>
            <v:group style="position:absolute;left:4716;top:1856;width:83;height:93" coordorigin="4716,1856" coordsize="83,93">
              <v:shape style="position:absolute;left:4716;top:1856;width:83;height:93" coordorigin="4716,1856" coordsize="83,93" path="m4760,1949l4738,1944,4723,1929,4716,1908,4720,1883,4732,1865,4750,1856,4773,1860,4789,1874,4798,1893,4798,1902,4793,1925,4779,1942,4760,1949e" filled="t" fillcolor="#5F4615" stroked="f">
                <v:path arrowok="t"/>
                <v:fill/>
              </v:shape>
            </v:group>
            <v:group style="position:absolute;left:4716;top:1856;width:83;height:93" coordorigin="4716,1856" coordsize="83,93">
              <v:shape style="position:absolute;left:4716;top:1856;width:83;height:93" coordorigin="4716,1856" coordsize="83,93" path="m4798,1902l4793,1925,4779,1942,4760,1949,4738,1944,4723,1929,4716,1908,4720,1883,4732,1865,4750,1856,4773,1860,4789,1874,4798,1893,4798,1902xe" filled="f" stroked="t" strokeweight=".272893pt" strokecolor="#5F4615">
                <v:path arrowok="t"/>
              </v:shape>
            </v:group>
            <v:group style="position:absolute;left:5092;top:1836;width:83;height:93" coordorigin="5092,1836" coordsize="83,93">
              <v:shape style="position:absolute;left:5092;top:1836;width:83;height:93" coordorigin="5092,1836" coordsize="83,93" path="m5136,1929l5114,1924,5099,1909,5092,1888,5096,1863,5108,1845,5126,1836,5149,1841,5165,1854,5174,1874,5174,1883,5169,1905,5155,1922,5136,1929e" filled="t" fillcolor="#5F4615" stroked="f">
                <v:path arrowok="t"/>
                <v:fill/>
              </v:shape>
            </v:group>
            <v:group style="position:absolute;left:5092;top:1836;width:83;height:93" coordorigin="5092,1836" coordsize="83,93">
              <v:shape style="position:absolute;left:5092;top:1836;width:83;height:93" coordorigin="5092,1836" coordsize="83,93" path="m5174,1883l5169,1905,5155,1922,5136,1929,5114,1924,5099,1909,5092,1888,5096,1863,5108,1845,5126,1836,5149,1841,5165,1854,5174,1874,5174,1883xe" filled="f" stroked="t" strokeweight=".272893pt" strokecolor="#5F4615">
                <v:path arrowok="t"/>
              </v:shape>
            </v:group>
            <v:group style="position:absolute;left:5468;top:1638;width:83;height:93" coordorigin="5468,1638" coordsize="83,93">
              <v:shape style="position:absolute;left:5468;top:1638;width:83;height:93" coordorigin="5468,1638" coordsize="83,93" path="m5512,1732l5490,1726,5475,1711,5468,1690,5472,1665,5484,1647,5502,1638,5525,1643,5541,1656,5550,1676,5550,1685,5545,1708,5531,1724,5512,1732e" filled="t" fillcolor="#5F4615" stroked="f">
                <v:path arrowok="t"/>
                <v:fill/>
              </v:shape>
            </v:group>
            <v:group style="position:absolute;left:5468;top:1638;width:83;height:93" coordorigin="5468,1638" coordsize="83,93">
              <v:shape style="position:absolute;left:5468;top:1638;width:83;height:93" coordorigin="5468,1638" coordsize="83,93" path="m5550,1685l5545,1708,5531,1724,5512,1732,5490,1726,5475,1711,5468,1690,5472,1665,5484,1647,5502,1638,5525,1643,5541,1656,5550,1676,5550,1685xe" filled="f" stroked="t" strokeweight=".272893pt" strokecolor="#5F4615">
                <v:path arrowok="t"/>
              </v:shape>
            </v:group>
            <v:group style="position:absolute;left:5844;top:1760;width:83;height:93" coordorigin="5844,1760" coordsize="83,93">
              <v:shape style="position:absolute;left:5844;top:1760;width:83;height:93" coordorigin="5844,1760" coordsize="83,93" path="m5888,1854l5866,1848,5851,1833,5844,1812,5848,1787,5860,1769,5878,1760,5901,1765,5917,1778,5926,1798,5926,1807,5921,1830,5907,1846,5888,1854e" filled="t" fillcolor="#5F4615" stroked="f">
                <v:path arrowok="t"/>
                <v:fill/>
              </v:shape>
            </v:group>
            <v:group style="position:absolute;left:5844;top:1760;width:83;height:93" coordorigin="5844,1760" coordsize="83,93">
              <v:shape style="position:absolute;left:5844;top:1760;width:83;height:93" coordorigin="5844,1760" coordsize="83,93" path="m5926,1807l5921,1830,5907,1846,5888,1854,5866,1848,5851,1833,5844,1812,5848,1787,5860,1769,5878,1760,5901,1765,5917,1778,5926,1798,5926,1807xe" filled="f" stroked="t" strokeweight=".272893pt" strokecolor="#5F4615">
                <v:path arrowok="t"/>
              </v:shape>
            </v:group>
            <v:group style="position:absolute;left:6218;top:1269;width:83;height:93" coordorigin="6218,1269" coordsize="83,93">
              <v:shape style="position:absolute;left:6218;top:1269;width:83;height:93" coordorigin="6218,1269" coordsize="83,93" path="m6262,1363l6241,1357,6226,1342,6218,1321,6223,1296,6235,1278,6252,1269,6276,1274,6292,1287,6300,1307,6301,1316,6296,1338,6282,1355,6262,1363e" filled="t" fillcolor="#5F4615" stroked="f">
                <v:path arrowok="t"/>
                <v:fill/>
              </v:shape>
            </v:group>
            <v:group style="position:absolute;left:6218;top:1269;width:83;height:93" coordorigin="6218,1269" coordsize="83,93">
              <v:shape style="position:absolute;left:6218;top:1269;width:83;height:93" coordorigin="6218,1269" coordsize="83,93" path="m6301,1316l6296,1338,6282,1355,6262,1363,6241,1357,6226,1342,6218,1321,6223,1296,6235,1278,6252,1269,6276,1274,6292,1287,6300,1307,6301,1316xe" filled="f" stroked="t" strokeweight=".272893pt" strokecolor="#5F4615">
                <v:path arrowok="t"/>
              </v:shape>
            </v:group>
            <v:group style="position:absolute;left:6594;top:1370;width:83;height:93" coordorigin="6594,1370" coordsize="83,93">
              <v:shape style="position:absolute;left:6594;top:1370;width:83;height:93" coordorigin="6594,1370" coordsize="83,93" path="m6638,1464l6617,1458,6602,1443,6594,1422,6599,1397,6611,1379,6628,1370,6652,1375,6668,1388,6676,1408,6677,1417,6672,1440,6658,1456,6638,1464e" filled="t" fillcolor="#5F4615" stroked="f">
                <v:path arrowok="t"/>
                <v:fill/>
              </v:shape>
            </v:group>
            <v:group style="position:absolute;left:6594;top:1370;width:83;height:93" coordorigin="6594,1370" coordsize="83,93">
              <v:shape style="position:absolute;left:6594;top:1370;width:83;height:93" coordorigin="6594,1370" coordsize="83,93" path="m6677,1417l6672,1440,6658,1456,6638,1464,6617,1458,6602,1443,6594,1422,6599,1397,6611,1379,6628,1370,6652,1375,6668,1388,6676,1408,6677,1417xe" filled="f" stroked="t" strokeweight=".272893pt" strokecolor="#5F4615">
                <v:path arrowok="t"/>
              </v:shape>
            </v:group>
            <v:group style="position:absolute;left:6970;top:1274;width:83;height:93" coordorigin="6970,1274" coordsize="83,93">
              <v:shape style="position:absolute;left:6970;top:1274;width:83;height:93" coordorigin="6970,1274" coordsize="83,93" path="m7014,1367l6993,1361,6978,1347,6970,1325,6975,1300,6987,1282,7004,1274,7028,1278,7044,1291,7052,1311,7053,1320,7048,1343,7034,1359,7014,1367e" filled="t" fillcolor="#5F4615" stroked="f">
                <v:path arrowok="t"/>
                <v:fill/>
              </v:shape>
            </v:group>
            <v:group style="position:absolute;left:6970;top:1274;width:83;height:93" coordorigin="6970,1274" coordsize="83,93">
              <v:shape style="position:absolute;left:6970;top:1274;width:83;height:93" coordorigin="6970,1274" coordsize="83,93" path="m7053,1320l7048,1343,7034,1359,7014,1367,6993,1361,6978,1347,6970,1325,6975,1300,6987,1282,7004,1274,7028,1278,7044,1291,7052,1311,7053,1320xe" filled="f" stroked="t" strokeweight=".272893pt" strokecolor="#5F4615">
                <v:path arrowok="t"/>
              </v:shape>
            </v:group>
            <v:group style="position:absolute;left:7345;top:1094;width:83;height:93" coordorigin="7345,1094" coordsize="83,93">
              <v:shape style="position:absolute;left:7345;top:1094;width:83;height:93" coordorigin="7345,1094" coordsize="83,93" path="m7389,1187l7368,1182,7352,1167,7345,1146,7349,1121,7362,1103,7379,1094,7402,1099,7419,1112,7427,1131,7428,1140,7422,1163,7409,1180,7389,1187e" filled="t" fillcolor="#5F4615" stroked="f">
                <v:path arrowok="t"/>
                <v:fill/>
              </v:shape>
            </v:group>
            <v:group style="position:absolute;left:7345;top:1094;width:83;height:93" coordorigin="7345,1094" coordsize="83,93">
              <v:shape style="position:absolute;left:7345;top:1094;width:83;height:93" coordorigin="7345,1094" coordsize="83,93" path="m7428,1140l7422,1163,7409,1180,7389,1187,7368,1182,7352,1167,7345,1146,7349,1121,7362,1103,7379,1094,7402,1099,7419,1112,7427,1131,7428,1140xe" filled="f" stroked="t" strokeweight=".272893pt" strokecolor="#5F4615">
                <v:path arrowok="t"/>
              </v:shape>
            </v:group>
            <v:group style="position:absolute;left:7721;top:1276;width:83;height:93" coordorigin="7721,1276" coordsize="83,93">
              <v:shape style="position:absolute;left:7721;top:1276;width:83;height:93" coordorigin="7721,1276" coordsize="83,93" path="m7765,1370l7744,1364,7728,1349,7721,1328,7725,1303,7738,1285,7755,1276,7778,1281,7795,1294,7803,1314,7804,1323,7798,1345,7785,1362,7765,1370e" filled="t" fillcolor="#5F4615" stroked="f">
                <v:path arrowok="t"/>
                <v:fill/>
              </v:shape>
            </v:group>
            <v:group style="position:absolute;left:7721;top:1276;width:83;height:93" coordorigin="7721,1276" coordsize="83,93">
              <v:shape style="position:absolute;left:7721;top:1276;width:83;height:93" coordorigin="7721,1276" coordsize="83,93" path="m7804,1323l7798,1345,7785,1362,7765,1370,7744,1364,7728,1349,7721,1328,7725,1303,7738,1285,7755,1276,7778,1281,7795,1294,7803,1314,7804,1323xe" filled="f" stroked="t" strokeweight=".272893pt" strokecolor="#5F4615">
                <v:path arrowok="t"/>
              </v:shape>
            </v:group>
            <v:group style="position:absolute;left:8097;top:937;width:83;height:93" coordorigin="8097,937" coordsize="83,93">
              <v:shape style="position:absolute;left:8097;top:937;width:83;height:93" coordorigin="8097,937" coordsize="83,93" path="m8141,1030l8120,1025,8104,1010,8097,989,8101,964,8113,946,8131,937,8154,941,8171,955,8179,974,8180,983,8174,1006,8161,1023,8141,1030e" filled="t" fillcolor="#5F4615" stroked="f">
                <v:path arrowok="t"/>
                <v:fill/>
              </v:shape>
            </v:group>
            <v:group style="position:absolute;left:8097;top:937;width:83;height:93" coordorigin="8097,937" coordsize="83,93">
              <v:shape style="position:absolute;left:8097;top:937;width:83;height:93" coordorigin="8097,937" coordsize="83,93" path="m8180,983l8174,1006,8161,1023,8141,1030,8120,1025,8104,1010,8097,989,8101,964,8113,946,8131,937,8154,941,8171,955,8179,974,8180,983xe" filled="f" stroked="t" strokeweight=".272893pt" strokecolor="#5F4615">
                <v:path arrowok="t"/>
              </v:shape>
            </v:group>
            <v:group style="position:absolute;left:8472;top:707;width:83;height:93" coordorigin="8472,707" coordsize="83,93">
              <v:shape style="position:absolute;left:8472;top:707;width:83;height:93" coordorigin="8472,707" coordsize="83,93" path="m8516,800l8494,794,8479,780,8472,759,8476,733,8488,716,8506,707,8529,711,8545,725,8554,744,8554,753,8549,776,8535,792,8516,800e" filled="t" fillcolor="#5F4615" stroked="f">
                <v:path arrowok="t"/>
                <v:fill/>
              </v:shape>
            </v:group>
            <v:group style="position:absolute;left:8472;top:707;width:83;height:93" coordorigin="8472,707" coordsize="83,93">
              <v:shape style="position:absolute;left:8472;top:707;width:83;height:93" coordorigin="8472,707" coordsize="83,93" path="m8554,753l8549,776,8535,792,8516,800,8494,794,8479,780,8472,759,8476,733,8488,716,8506,707,8529,711,8545,725,8554,744,8554,753xe" filled="f" stroked="t" strokeweight=".272893pt" strokecolor="#5F4615">
                <v:path arrowok="t"/>
              </v:shape>
            </v:group>
            <v:group style="position:absolute;left:8848;top:754;width:83;height:93" coordorigin="8848,754" coordsize="83,93">
              <v:shape style="position:absolute;left:8848;top:754;width:83;height:93" coordorigin="8848,754" coordsize="83,93" path="m8892,848l8870,842,8855,827,8848,806,8852,781,8864,763,8882,754,8905,759,8921,772,8929,792,8930,801,8925,824,8911,840,8892,848e" filled="t" fillcolor="#5F4615" stroked="f">
                <v:path arrowok="t"/>
                <v:fill/>
              </v:shape>
            </v:group>
            <v:group style="position:absolute;left:8848;top:754;width:83;height:93" coordorigin="8848,754" coordsize="83,93">
              <v:shape style="position:absolute;left:8848;top:754;width:83;height:93" coordorigin="8848,754" coordsize="83,93" path="m8930,801l8925,824,8911,840,8892,848,8870,842,8855,827,8848,806,8852,781,8864,763,8882,754,8905,759,8921,772,8929,792,8930,801xe" filled="f" stroked="t" strokeweight=".272893pt" strokecolor="#5F4615">
                <v:path arrowok="t"/>
              </v:shape>
            </v:group>
            <v:group style="position:absolute;left:9224;top:975;width:83;height:93" coordorigin="9224,975" coordsize="83,93">
              <v:shape style="position:absolute;left:9224;top:975;width:83;height:93" coordorigin="9224,975" coordsize="83,93" path="m9268,1068l9246,1062,9231,1048,9224,1027,9228,1001,9240,984,9258,975,9281,979,9297,993,9305,1012,9306,1021,9301,1044,9287,1060,9268,1068e" filled="t" fillcolor="#5F4615" stroked="f">
                <v:path arrowok="t"/>
                <v:fill/>
              </v:shape>
            </v:group>
            <v:group style="position:absolute;left:9224;top:975;width:83;height:93" coordorigin="9224,975" coordsize="83,93">
              <v:shape style="position:absolute;left:9224;top:975;width:83;height:93" coordorigin="9224,975" coordsize="83,93" path="m9306,1021l9301,1044,9287,1060,9268,1068,9246,1062,9231,1048,9224,1027,9228,1001,9240,984,9258,975,9281,979,9297,993,9305,1012,9306,1021xe" filled="f" stroked="t" strokeweight=".272893pt" strokecolor="#5F4615">
                <v:path arrowok="t"/>
              </v:shape>
            </v:group>
            <v:group style="position:absolute;left:9600;top:679;width:83;height:93" coordorigin="9600,679" coordsize="83,93">
              <v:shape style="position:absolute;left:9600;top:679;width:83;height:93" coordorigin="9600,679" coordsize="83,93" path="m9644,772l9622,766,9607,752,9600,730,9604,705,9616,688,9634,679,9657,683,9673,697,9681,716,9682,725,9677,748,9663,764,9644,772e" filled="t" fillcolor="#5F4615" stroked="f">
                <v:path arrowok="t"/>
                <v:fill/>
              </v:shape>
            </v:group>
            <v:group style="position:absolute;left:9600;top:679;width:83;height:93" coordorigin="9600,679" coordsize="83,93">
              <v:shape style="position:absolute;left:9600;top:679;width:83;height:93" coordorigin="9600,679" coordsize="83,93" path="m9682,725l9677,748,9663,764,9644,772,9622,766,9607,752,9600,730,9604,705,9616,688,9634,679,9657,683,9673,697,9681,716,9682,725xe" filled="f" stroked="t" strokeweight=".272893pt" strokecolor="#5F4615">
                <v:path arrowok="t"/>
              </v:shape>
            </v:group>
            <v:group style="position:absolute;left:9974;top:743;width:83;height:93" coordorigin="9974,743" coordsize="83,93">
              <v:shape style="position:absolute;left:9974;top:743;width:83;height:93" coordorigin="9974,743" coordsize="83,93" path="m10018,836l9997,831,9981,816,9974,795,9979,770,9991,752,10008,743,10032,748,10048,761,10056,780,10057,789,10052,812,10038,829,10018,836e" filled="t" fillcolor="#5F4615" stroked="f">
                <v:path arrowok="t"/>
                <v:fill/>
              </v:shape>
            </v:group>
            <v:group style="position:absolute;left:9974;top:743;width:83;height:93" coordorigin="9974,743" coordsize="83,93">
              <v:shape style="position:absolute;left:9974;top:743;width:83;height:93" coordorigin="9974,743" coordsize="83,93" path="m10057,789l10052,812,10038,829,10018,836,9997,831,9981,816,9974,795,9979,770,9991,752,10008,743,10032,748,10048,761,10056,780,10057,789xe" filled="f" stroked="t" strokeweight=".272893pt" strokecolor="#5F4615">
                <v:path arrowok="t"/>
              </v:shape>
            </v:group>
            <v:group style="position:absolute;left:1339;top:733;width:198;height:98" coordorigin="1339,733" coordsize="198,98">
              <v:shape style="position:absolute;left:1339;top:733;width:198;height:98" coordorigin="1339,733" coordsize="198,98" path="m1339,733l1537,733,1537,831,1339,831,1339,733e" filled="t" fillcolor="#C8DCE0" stroked="f">
                <v:path arrowok="t"/>
                <v:fill/>
              </v:shape>
            </v:group>
            <v:group style="position:absolute;left:1339;top:1123;width:198;height:2" coordorigin="1339,1123" coordsize="198,2">
              <v:shape style="position:absolute;left:1339;top:1123;width:198;height:2" coordorigin="1339,1123" coordsize="198,0" path="m1339,1123l1537,1123e" filled="f" stroked="t" strokeweight=".876961pt" strokecolor="#5F4615">
                <v:path arrowok="t"/>
              </v:shape>
            </v:group>
            <v:group style="position:absolute;left:1397;top:1077;width:83;height:93" coordorigin="1397,1077" coordsize="83,93">
              <v:shape style="position:absolute;left:1397;top:1077;width:83;height:93" coordorigin="1397,1077" coordsize="83,93" path="m1441,1171l1420,1165,1404,1150,1397,1129,1402,1104,1414,1086,1431,1077,1455,1082,1471,1095,1479,1115,1480,1124,1475,1147,1461,1163,1441,1171e" filled="t" fillcolor="#5F4615" stroked="f">
                <v:path arrowok="t"/>
                <v:fill/>
              </v:shape>
            </v:group>
            <v:group style="position:absolute;left:1397;top:1077;width:83;height:93" coordorigin="1397,1077" coordsize="83,93">
              <v:shape style="position:absolute;left:1397;top:1077;width:83;height:93" coordorigin="1397,1077" coordsize="83,93" path="m1480,1124l1475,1147,1461,1163,1441,1171,1420,1165,1404,1150,1397,1129,1402,1104,1414,1086,1431,1077,1455,1082,1471,1095,1479,1115,1480,1124xe" filled="f" stroked="t" strokeweight=".272893pt" strokecolor="#5F4615">
                <v:path arrowok="t"/>
              </v:shape>
            </v:group>
            <w10:wrap type="none"/>
          </v:group>
        </w:pic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90"/>
          <w:b/>
          <w:bCs/>
          <w:position w:val="-1"/>
        </w:rPr>
        <w:t>單位：千口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4" w:after="0" w:line="240" w:lineRule="auto"/>
        <w:ind w:left="239"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600,</w:t>
      </w:r>
      <w:r>
        <w:rPr>
          <w:rFonts w:ascii="Calibri" w:hAnsi="Calibri" w:cs="Calibri" w:eastAsia="Calibri"/>
          <w:sz w:val="14"/>
          <w:szCs w:val="14"/>
          <w:color w:val="231F20"/>
          <w:spacing w:val="1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6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39"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5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0,0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6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39"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400,</w:t>
      </w:r>
      <w:r>
        <w:rPr>
          <w:rFonts w:ascii="Calibri" w:hAnsi="Calibri" w:cs="Calibri" w:eastAsia="Calibri"/>
          <w:sz w:val="14"/>
          <w:szCs w:val="14"/>
          <w:color w:val="231F20"/>
          <w:spacing w:val="1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6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39"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300,</w:t>
      </w:r>
      <w:r>
        <w:rPr>
          <w:rFonts w:ascii="Calibri" w:hAnsi="Calibri" w:cs="Calibri" w:eastAsia="Calibri"/>
          <w:sz w:val="14"/>
          <w:szCs w:val="14"/>
          <w:color w:val="231F20"/>
          <w:spacing w:val="1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19" w:right="-79"/>
        <w:jc w:val="left"/>
        <w:rPr>
          <w:rFonts w:ascii="Microsoft JhengHei UI" w:hAnsi="Microsoft JhengHei UI" w:cs="Microsoft JhengHei UI" w:eastAsia="Microsoft JhengHei UI"/>
          <w:sz w:val="16"/>
          <w:szCs w:val="16"/>
        </w:rPr>
      </w:pPr>
      <w:rPr/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90"/>
          <w:b/>
          <w:bCs/>
        </w:rPr>
        <w:t>當年累計交易總量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90"/>
          <w:b/>
          <w:bCs/>
        </w:rPr>
        <w:t>(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90"/>
          <w:b/>
          <w:bCs/>
        </w:rPr>
        <w:t>千口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90"/>
          <w:b/>
          <w:bCs/>
        </w:rPr>
        <w:t>)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000000"/>
          <w:spacing w:val="0"/>
          <w:w w:val="100"/>
        </w:rPr>
      </w:r>
    </w:p>
    <w:p>
      <w:pPr>
        <w:spacing w:before="78" w:after="0" w:line="240" w:lineRule="auto"/>
        <w:ind w:left="219" w:right="-20"/>
        <w:jc w:val="left"/>
        <w:rPr>
          <w:rFonts w:ascii="Microsoft JhengHei UI" w:hAnsi="Microsoft JhengHei UI" w:cs="Microsoft JhengHei UI" w:eastAsia="Microsoft JhengHei UI"/>
          <w:sz w:val="16"/>
          <w:szCs w:val="16"/>
        </w:rPr>
      </w:pPr>
      <w:rPr/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100"/>
          <w:b/>
          <w:bCs/>
        </w:rPr>
        <w:t>交易日均量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100"/>
          <w:b/>
          <w:bCs/>
        </w:rPr>
        <w:t>(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100"/>
          <w:b/>
          <w:bCs/>
        </w:rPr>
        <w:t>千口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100"/>
          <w:b/>
          <w:bCs/>
        </w:rPr>
        <w:t>)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14" w:lineRule="exact"/>
        <w:ind w:right="97"/>
        <w:jc w:val="righ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88"/>
          <w:b/>
          <w:bCs/>
          <w:position w:val="-2"/>
        </w:rPr>
        <w:t>237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10" w:lineRule="exact"/>
        <w:ind w:left="1053" w:right="-20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-1"/>
        </w:rPr>
        <w:t>128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53" w:lineRule="exact"/>
        <w:ind w:right="-20"/>
        <w:jc w:val="left"/>
        <w:tabs>
          <w:tab w:pos="320" w:val="left"/>
          <w:tab w:pos="700" w:val="left"/>
        </w:tabs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1"/>
        </w:rPr>
        <w:t>7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1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2"/>
        </w:rPr>
        <w:t>18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2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3"/>
        </w:rPr>
        <w:t>32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right="-76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-9"/>
        </w:rPr>
        <w:t>375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-9"/>
        </w:rPr>
        <w:t>  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19"/>
          <w:w w:val="100"/>
          <w:b/>
          <w:bCs/>
          <w:position w:val="-9"/>
        </w:rPr>
        <w:t> 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0"/>
        </w:rPr>
        <w:t>462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0"/>
        </w:rPr>
        <w:t>  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19"/>
          <w:w w:val="100"/>
          <w:b/>
          <w:bCs/>
          <w:position w:val="0"/>
        </w:rPr>
        <w:t> 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0"/>
        </w:rPr>
        <w:t>466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6" w:after="0" w:line="120" w:lineRule="exact"/>
        <w:jc w:val="left"/>
        <w:rPr>
          <w:sz w:val="12"/>
          <w:szCs w:val="12"/>
        </w:rPr>
      </w:pPr>
      <w:rPr/>
      <w:r>
        <w:rPr/>
        <w:br w:type="column"/>
      </w:r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64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1"/>
        </w:rPr>
        <w:t>549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1"/>
        </w:rPr>
        <w:t>  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19"/>
          <w:w w:val="100"/>
          <w:b/>
          <w:bCs/>
          <w:position w:val="1"/>
        </w:rPr>
        <w:t> 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0"/>
        </w:rPr>
        <w:t>538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0"/>
        </w:rPr>
        <w:t>  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19"/>
          <w:w w:val="100"/>
          <w:b/>
          <w:bCs/>
          <w:position w:val="0"/>
        </w:rPr>
        <w:t> 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2"/>
        </w:rPr>
        <w:t>557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8" w:after="0" w:line="120" w:lineRule="exact"/>
        <w:jc w:val="left"/>
        <w:rPr>
          <w:sz w:val="12"/>
          <w:szCs w:val="12"/>
        </w:rPr>
      </w:pPr>
      <w:rPr/>
      <w:r>
        <w:rPr/>
        <w:br w:type="column"/>
      </w:r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61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</w:rPr>
        <w:t>741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right="-61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</w:rPr>
        <w:t>627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9" w:after="0" w:line="150" w:lineRule="exact"/>
        <w:jc w:val="left"/>
        <w:rPr>
          <w:sz w:val="15"/>
          <w:szCs w:val="15"/>
        </w:rPr>
      </w:pPr>
      <w:rPr/>
      <w:r>
        <w:rPr/>
        <w:br w:type="column"/>
      </w:r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5" w:right="-46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w w:val="88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-1"/>
          <w:w w:val="88"/>
          <w:b/>
          <w:bCs/>
        </w:rPr>
        <w:t>,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88"/>
          <w:b/>
          <w:bCs/>
        </w:rPr>
        <w:t>084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8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56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</w:rPr>
        <w:t>264,496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68" w:right="-20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</w:rPr>
        <w:t>990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1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59" w:lineRule="exact"/>
        <w:ind w:right="-56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  <w:position w:val="-1"/>
        </w:rPr>
        <w:t>241,679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4" w:after="0" w:line="160" w:lineRule="exact"/>
        <w:jc w:val="left"/>
        <w:rPr>
          <w:sz w:val="16"/>
          <w:szCs w:val="16"/>
        </w:rPr>
      </w:pPr>
      <w:rPr/>
      <w:r>
        <w:rPr/>
        <w:br w:type="column"/>
      </w:r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5" w:right="-46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w w:val="88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-1"/>
          <w:w w:val="88"/>
          <w:b/>
          <w:bCs/>
        </w:rPr>
        <w:t>,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88"/>
          <w:b/>
          <w:bCs/>
        </w:rPr>
        <w:t>080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right="-56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</w:rPr>
        <w:t>265,706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4" w:after="0" w:line="180" w:lineRule="exact"/>
        <w:jc w:val="left"/>
        <w:rPr>
          <w:sz w:val="18"/>
          <w:szCs w:val="18"/>
        </w:rPr>
      </w:pPr>
      <w:rPr/>
      <w:r>
        <w:rPr/>
        <w:br w:type="column"/>
      </w:r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5" w:right="-46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w w:val="88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-1"/>
          <w:w w:val="88"/>
          <w:b/>
          <w:bCs/>
        </w:rPr>
        <w:t>,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88"/>
          <w:b/>
          <w:bCs/>
        </w:rPr>
        <w:t>247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1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56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</w:rPr>
        <w:t>308,084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6" w:after="0" w:line="160" w:lineRule="exact"/>
        <w:jc w:val="left"/>
        <w:rPr>
          <w:sz w:val="16"/>
          <w:szCs w:val="16"/>
        </w:rPr>
      </w:pPr>
      <w:rPr/>
      <w:r>
        <w:rPr/>
        <w:br w:type="column"/>
      </w:r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5" w:right="-47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1"/>
          <w:w w:val="88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-1"/>
          <w:w w:val="88"/>
          <w:b/>
          <w:bCs/>
        </w:rPr>
        <w:t>,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1"/>
          <w:w w:val="88"/>
          <w:b/>
          <w:bCs/>
        </w:rPr>
        <w:t>078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56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</w:rPr>
        <w:t>260,765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5" w:right="-46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w w:val="88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-1"/>
          <w:w w:val="88"/>
          <w:b/>
          <w:bCs/>
        </w:rPr>
        <w:t>,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88"/>
          <w:b/>
          <w:bCs/>
        </w:rPr>
        <w:t>393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right="-56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</w:rPr>
        <w:t>341,393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7" w:after="0" w:line="190" w:lineRule="exact"/>
        <w:jc w:val="left"/>
        <w:rPr>
          <w:sz w:val="19"/>
          <w:szCs w:val="19"/>
        </w:rPr>
      </w:pPr>
      <w:rPr/>
      <w:r>
        <w:rPr/>
        <w:br w:type="column"/>
      </w:r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5" w:right="-54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87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-1"/>
          <w:w w:val="87"/>
          <w:b/>
          <w:bCs/>
        </w:rPr>
        <w:t>,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87"/>
          <w:b/>
          <w:bCs/>
        </w:rPr>
        <w:t>607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22"/>
          <w:w w:val="87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-5"/>
        </w:rPr>
        <w:t>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-1"/>
          <w:w w:val="100"/>
          <w:b/>
          <w:bCs/>
          <w:position w:val="-5"/>
        </w:rPr>
        <w:t>,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-5"/>
        </w:rPr>
        <w:t>563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64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92"/>
          <w:b/>
          <w:bCs/>
        </w:rPr>
        <w:t>392,202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-4"/>
          <w:w w:val="92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  <w:position w:val="-6"/>
        </w:rPr>
        <w:t>384,468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15" w:right="-46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w w:val="88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-1"/>
          <w:w w:val="88"/>
          <w:b/>
          <w:bCs/>
        </w:rPr>
        <w:t>,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88"/>
          <w:b/>
          <w:bCs/>
        </w:rPr>
        <w:t>358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2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56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</w:rPr>
        <w:t>324,645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8" w:after="0" w:line="160" w:lineRule="exact"/>
        <w:jc w:val="left"/>
        <w:rPr>
          <w:sz w:val="16"/>
          <w:szCs w:val="16"/>
        </w:rPr>
      </w:pPr>
      <w:rPr/>
      <w:r>
        <w:rPr/>
        <w:br w:type="column"/>
      </w:r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5" w:right="-20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87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-1"/>
          <w:w w:val="87"/>
          <w:b/>
          <w:bCs/>
        </w:rPr>
        <w:t>,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87"/>
          <w:b/>
          <w:bCs/>
        </w:rPr>
        <w:t>634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22"/>
          <w:w w:val="87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-6"/>
        </w:rPr>
        <w:t>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-1"/>
          <w:w w:val="100"/>
          <w:b/>
          <w:bCs/>
          <w:position w:val="-6"/>
        </w:rPr>
        <w:t>,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5F4615"/>
          <w:spacing w:val="0"/>
          <w:w w:val="100"/>
          <w:b/>
          <w:bCs/>
          <w:position w:val="-6"/>
        </w:rPr>
        <w:t>574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</w:rPr>
        <w:t>395,471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4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40" w:lineRule="auto"/>
        <w:ind w:left="365" w:right="-20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</w:rPr>
        <w:t>347,778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400" w:right="260"/>
          <w:cols w:num="15" w:equalWidth="0">
            <w:col w:w="888" w:space="51"/>
            <w:col w:w="1768" w:space="36"/>
            <w:col w:w="974" w:space="152"/>
            <w:col w:w="974" w:space="152"/>
            <w:col w:w="223" w:space="153"/>
            <w:col w:w="223" w:space="85"/>
            <w:col w:w="357" w:space="18"/>
            <w:col w:w="357" w:space="18"/>
            <w:col w:w="357" w:space="19"/>
            <w:col w:w="357" w:space="18"/>
            <w:col w:w="357" w:space="18"/>
            <w:col w:w="357" w:space="18"/>
            <w:col w:w="733" w:space="18"/>
            <w:col w:w="357" w:space="29"/>
            <w:col w:w="1053"/>
          </w:cols>
        </w:sectPr>
      </w:pPr>
      <w:rPr/>
    </w:p>
    <w:p>
      <w:pPr>
        <w:spacing w:before="1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400" w:right="260"/>
        </w:sectPr>
      </w:pPr>
      <w:rPr/>
    </w:p>
    <w:p>
      <w:pPr>
        <w:spacing w:before="32" w:after="0" w:line="240" w:lineRule="auto"/>
        <w:ind w:left="239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</w:rPr>
        <w:t>200,</w:t>
      </w:r>
      <w:r>
        <w:rPr>
          <w:rFonts w:ascii="Calibri" w:hAnsi="Calibri" w:cs="Calibri" w:eastAsia="Calibri"/>
          <w:sz w:val="14"/>
          <w:szCs w:val="14"/>
          <w:color w:val="231F20"/>
          <w:spacing w:val="1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6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39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</w:rPr>
        <w:t>100,</w:t>
      </w:r>
      <w:r>
        <w:rPr>
          <w:rFonts w:ascii="Calibri" w:hAnsi="Calibri" w:cs="Calibri" w:eastAsia="Calibri"/>
          <w:sz w:val="14"/>
          <w:szCs w:val="14"/>
          <w:color w:val="231F20"/>
          <w:spacing w:val="1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7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199" w:lineRule="exact"/>
        <w:ind w:right="-62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  <w:position w:val="-2"/>
        </w:rPr>
        <w:t>1,927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  <w:position w:val="-2"/>
        </w:rPr>
        <w:t>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9"/>
          <w:w w:val="100"/>
          <w:b/>
          <w:bCs/>
          <w:position w:val="-2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  <w:position w:val="0"/>
        </w:rPr>
        <w:t>4,351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  <w:position w:val="0"/>
        </w:rPr>
        <w:t>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9"/>
          <w:w w:val="100"/>
          <w:b/>
          <w:bCs/>
          <w:position w:val="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  <w:position w:val="2"/>
        </w:rPr>
        <w:t>7,944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right="-56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</w:rPr>
        <w:t>31,875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right="-56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</w:rPr>
        <w:t>59,146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right="-56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</w:rPr>
        <w:t>92,660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19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right="-62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92"/>
          <w:b/>
          <w:bCs/>
        </w:rPr>
        <w:t>114,603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-4"/>
          <w:w w:val="92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  <w:position w:val="-4"/>
        </w:rPr>
        <w:t>115,151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7" w:after="0" w:line="180" w:lineRule="exact"/>
        <w:jc w:val="left"/>
        <w:rPr>
          <w:sz w:val="18"/>
          <w:szCs w:val="18"/>
        </w:rPr>
      </w:pPr>
      <w:rPr/>
      <w:r>
        <w:rPr/>
        <w:br w:type="column"/>
      </w:r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56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</w:rPr>
        <w:t>136,720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13" w:after="0" w:line="280" w:lineRule="exact"/>
        <w:jc w:val="left"/>
        <w:rPr>
          <w:sz w:val="28"/>
          <w:szCs w:val="28"/>
        </w:rPr>
      </w:pPr>
      <w:rPr/>
      <w:r>
        <w:rPr/>
        <w:br w:type="column"/>
      </w:r>
      <w:r>
        <w:rPr>
          <w:sz w:val="28"/>
          <w:szCs w:val="28"/>
        </w:rPr>
      </w:r>
    </w:p>
    <w:p>
      <w:pPr>
        <w:spacing w:before="0" w:after="0" w:line="240" w:lineRule="auto"/>
        <w:ind w:right="-60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92"/>
          <w:b/>
          <w:bCs/>
        </w:rPr>
        <w:t>135,126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16"/>
          <w:w w:val="92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  <w:position w:val="-2"/>
        </w:rPr>
        <w:t>139,793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  <w:position w:val="0"/>
        </w:rPr>
      </w:r>
    </w:p>
    <w:p>
      <w:pPr>
        <w:spacing w:before="8" w:after="0" w:line="240" w:lineRule="auto"/>
        <w:ind w:right="-56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/>
        <w:br w:type="column"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</w:rPr>
        <w:t>182,995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7" w:after="0" w:line="190" w:lineRule="exact"/>
        <w:jc w:val="left"/>
        <w:rPr>
          <w:sz w:val="19"/>
          <w:szCs w:val="19"/>
        </w:rPr>
      </w:pPr>
      <w:rPr/>
      <w:r>
        <w:rPr/>
        <w:br w:type="column"/>
      </w:r>
      <w:r>
        <w:rPr>
          <w:sz w:val="19"/>
          <w:szCs w:val="19"/>
        </w:rPr>
      </w:r>
    </w:p>
    <w:p>
      <w:pPr>
        <w:spacing w:before="0" w:after="0" w:line="240" w:lineRule="auto"/>
        <w:ind w:right="-20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097373"/>
          <w:spacing w:val="0"/>
          <w:w w:val="100"/>
          <w:b/>
          <w:bCs/>
        </w:rPr>
        <w:t>156,732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400" w:right="260"/>
          <w:cols w:num="10" w:equalWidth="0">
            <w:col w:w="646" w:space="207"/>
            <w:col w:w="997" w:space="102"/>
            <w:col w:w="302" w:space="74"/>
            <w:col w:w="302" w:space="74"/>
            <w:col w:w="302" w:space="25"/>
            <w:col w:w="733" w:space="8"/>
            <w:col w:w="357" w:space="29"/>
            <w:col w:w="753" w:space="18"/>
            <w:col w:w="357" w:space="18"/>
            <w:col w:w="4816"/>
          </w:cols>
        </w:sectPr>
      </w:pPr>
      <w:rPr/>
    </w:p>
    <w:p>
      <w:pPr>
        <w:spacing w:before="4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835" w:right="261"/>
        <w:jc w:val="center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3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4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5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6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7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8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9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3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4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5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6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7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8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9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3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  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0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4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9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92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92"/>
        </w:rPr>
        <w:t>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92"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92"/>
        </w:rPr>
        <w:t>5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92"/>
        </w:rPr>
        <w:t>/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92"/>
        </w:rPr>
        <w:t>11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0" w:after="0" w:line="178" w:lineRule="exact"/>
        <w:ind w:left="4984" w:right="4594"/>
        <w:jc w:val="center"/>
        <w:rPr>
          <w:rFonts w:ascii="Microsoft JhengHei UI" w:hAnsi="Microsoft JhengHei UI" w:cs="Microsoft JhengHei UI" w:eastAsia="Microsoft JhengHei UI"/>
          <w:sz w:val="11"/>
          <w:szCs w:val="11"/>
        </w:rPr>
      </w:pPr>
      <w:rPr/>
      <w:r>
        <w:rPr>
          <w:rFonts w:ascii="Microsoft JhengHei UI" w:hAnsi="Microsoft JhengHei UI" w:cs="Microsoft JhengHei UI" w:eastAsia="Microsoft JhengHei UI"/>
          <w:sz w:val="11"/>
          <w:szCs w:val="11"/>
          <w:color w:val="231F20"/>
          <w:spacing w:val="0"/>
          <w:w w:val="93"/>
          <w:b/>
          <w:bCs/>
          <w:position w:val="-1"/>
        </w:rPr>
        <w:t>年度</w:t>
      </w:r>
      <w:r>
        <w:rPr>
          <w:rFonts w:ascii="Microsoft JhengHei UI" w:hAnsi="Microsoft JhengHei UI" w:cs="Microsoft JhengHei UI" w:eastAsia="Microsoft JhengHei UI"/>
          <w:sz w:val="11"/>
          <w:szCs w:val="11"/>
          <w:color w:val="231F20"/>
          <w:spacing w:val="0"/>
          <w:w w:val="93"/>
          <w:b/>
          <w:bCs/>
          <w:position w:val="-1"/>
        </w:rPr>
        <w:t>/</w:t>
      </w:r>
      <w:r>
        <w:rPr>
          <w:rFonts w:ascii="Microsoft JhengHei UI" w:hAnsi="Microsoft JhengHei UI" w:cs="Microsoft JhengHei UI" w:eastAsia="Microsoft JhengHei UI"/>
          <w:sz w:val="11"/>
          <w:szCs w:val="11"/>
          <w:color w:val="231F20"/>
          <w:spacing w:val="0"/>
          <w:w w:val="93"/>
          <w:b/>
          <w:bCs/>
          <w:position w:val="-1"/>
        </w:rPr>
        <w:t>月份</w:t>
      </w:r>
      <w:r>
        <w:rPr>
          <w:rFonts w:ascii="Microsoft JhengHei UI" w:hAnsi="Microsoft JhengHei UI" w:cs="Microsoft JhengHei UI" w:eastAsia="Microsoft JhengHei UI"/>
          <w:sz w:val="11"/>
          <w:szCs w:val="11"/>
          <w:color w:val="000000"/>
          <w:spacing w:val="0"/>
          <w:w w:val="100"/>
          <w:position w:val="0"/>
        </w:rPr>
      </w:r>
    </w:p>
    <w:p>
      <w:pPr>
        <w:spacing w:before="86" w:after="0" w:line="253" w:lineRule="exact"/>
        <w:ind w:right="193"/>
        <w:jc w:val="right"/>
        <w:rPr>
          <w:rFonts w:ascii="Calibri" w:hAnsi="Calibri" w:cs="Calibri" w:eastAsia="Calibri"/>
          <w:sz w:val="21"/>
          <w:szCs w:val="21"/>
        </w:rPr>
      </w:pPr>
      <w:rPr/>
      <w:r>
        <w:rPr>
          <w:rFonts w:ascii="Calibri" w:hAnsi="Calibri" w:cs="Calibri" w:eastAsia="Calibri"/>
          <w:sz w:val="21"/>
          <w:szCs w:val="21"/>
          <w:color w:val="FFFFFF"/>
          <w:spacing w:val="0"/>
          <w:w w:val="88"/>
        </w:rPr>
        <w:t>4</w:t>
      </w:r>
      <w:r>
        <w:rPr>
          <w:rFonts w:ascii="Calibri" w:hAnsi="Calibri" w:cs="Calibri" w:eastAsia="Calibri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3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485" w:lineRule="exact"/>
        <w:ind w:left="339" w:right="-20"/>
        <w:jc w:val="left"/>
        <w:rPr>
          <w:rFonts w:ascii="Microsoft JhengHei UI" w:hAnsi="Microsoft JhengHei UI" w:cs="Microsoft JhengHei UI" w:eastAsia="Microsoft JhengHei UI"/>
          <w:sz w:val="36"/>
          <w:szCs w:val="36"/>
        </w:rPr>
      </w:pPr>
      <w:rPr/>
      <w:r>
        <w:rPr/>
        <w:pict>
          <v:group style="position:absolute;margin-left:23.739363pt;margin-top:29.590031pt;width:496.519455pt;height:248.781549pt;mso-position-horizontal-relative:page;mso-position-vertical-relative:paragraph;z-index:-2634" coordorigin="475,592" coordsize="9930,4976">
            <v:group style="position:absolute;left:510;top:627;width:8495;height:2" coordorigin="510,627" coordsize="8495,2">
              <v:shape style="position:absolute;left:510;top:627;width:8495;height:2" coordorigin="510,627" coordsize="8495,0" path="m510,627l9005,627e" filled="f" stroked="t" strokeweight="3.543274pt" strokecolor="#025758">
                <v:path arrowok="t"/>
              </v:shape>
            </v:group>
            <v:group style="position:absolute;left:510;top:627;width:9762;height:4912" coordorigin="510,627" coordsize="9762,4912">
              <v:shape style="position:absolute;left:510;top:627;width:9762;height:4912" coordorigin="510,627" coordsize="9762,4912" path="m734,5539l10497,5539,10497,627,734,627e" filled="f" stroked="t" strokeweight=".080548pt" strokecolor="#231F20">
                <v:path arrowok="t"/>
              </v:shape>
            </v:group>
            <v:group style="position:absolute;left:9978;top:5133;width:90;height:2" coordorigin="9978,5133" coordsize="90,2">
              <v:shape style="position:absolute;left:9978;top:5133;width:90;height:2" coordorigin="9978,5133" coordsize="90,0" path="m9978,5133l10068,5133e" filled="f" stroked="t" strokeweight=".442909pt" strokecolor="#F1F1F2">
                <v:path arrowok="t"/>
              </v:shape>
            </v:group>
            <v:group style="position:absolute;left:9573;top:5133;width:181;height:2" coordorigin="9573,5133" coordsize="181,2">
              <v:shape style="position:absolute;left:9573;top:5133;width:181;height:2" coordorigin="9573,5133" coordsize="181,0" path="m9573,5133l9753,5133e" filled="f" stroked="t" strokeweight=".442909pt" strokecolor="#F1F1F2">
                <v:path arrowok="t"/>
              </v:shape>
            </v:group>
            <v:group style="position:absolute;left:9167;top:5133;width:181;height:2" coordorigin="9167,5133" coordsize="181,2">
              <v:shape style="position:absolute;left:9167;top:5133;width:181;height:2" coordorigin="9167,5133" coordsize="181,0" path="m9167,5133l9348,5133e" filled="f" stroked="t" strokeweight=".442909pt" strokecolor="#F1F1F2">
                <v:path arrowok="t"/>
              </v:shape>
            </v:group>
            <v:group style="position:absolute;left:8761;top:5133;width:181;height:2" coordorigin="8761,5133" coordsize="181,2">
              <v:shape style="position:absolute;left:8761;top:5133;width:181;height:2" coordorigin="8761,5133" coordsize="181,0" path="m8761,5133l8942,5133e" filled="f" stroked="t" strokeweight=".442909pt" strokecolor="#F1F1F2">
                <v:path arrowok="t"/>
              </v:shape>
            </v:group>
            <v:group style="position:absolute;left:8356;top:5133;width:181;height:2" coordorigin="8356,5133" coordsize="181,2">
              <v:shape style="position:absolute;left:8356;top:5133;width:181;height:2" coordorigin="8356,5133" coordsize="181,0" path="m8356,5133l8536,5133e" filled="f" stroked="t" strokeweight=".442909pt" strokecolor="#F1F1F2">
                <v:path arrowok="t"/>
              </v:shape>
            </v:group>
            <v:group style="position:absolute;left:7950;top:5133;width:181;height:2" coordorigin="7950,5133" coordsize="181,2">
              <v:shape style="position:absolute;left:7950;top:5133;width:181;height:2" coordorigin="7950,5133" coordsize="181,0" path="m7950,5133l8131,5133e" filled="f" stroked="t" strokeweight=".442909pt" strokecolor="#F1F1F2">
                <v:path arrowok="t"/>
              </v:shape>
            </v:group>
            <v:group style="position:absolute;left:7545;top:5133;width:181;height:2" coordorigin="7545,5133" coordsize="181,2">
              <v:shape style="position:absolute;left:7545;top:5133;width:181;height:2" coordorigin="7545,5133" coordsize="181,0" path="m7545,5133l7725,5133e" filled="f" stroked="t" strokeweight=".442909pt" strokecolor="#F1F1F2">
                <v:path arrowok="t"/>
              </v:shape>
            </v:group>
            <v:group style="position:absolute;left:7140;top:5133;width:179;height:2" coordorigin="7140,5133" coordsize="179,2">
              <v:shape style="position:absolute;left:7140;top:5133;width:179;height:2" coordorigin="7140,5133" coordsize="179,0" path="m7140,5133l7319,5133e" filled="f" stroked="t" strokeweight=".442909pt" strokecolor="#F1F1F2">
                <v:path arrowok="t"/>
              </v:shape>
            </v:group>
            <v:group style="position:absolute;left:6734;top:5133;width:179;height:2" coordorigin="6734,5133" coordsize="179,2">
              <v:shape style="position:absolute;left:6734;top:5133;width:179;height:2" coordorigin="6734,5133" coordsize="179,0" path="m6734,5133l6914,5133e" filled="f" stroked="t" strokeweight=".442909pt" strokecolor="#F1F1F2">
                <v:path arrowok="t"/>
              </v:shape>
            </v:group>
            <v:group style="position:absolute;left:6329;top:5133;width:179;height:2" coordorigin="6329,5133" coordsize="179,2">
              <v:shape style="position:absolute;left:6329;top:5133;width:179;height:2" coordorigin="6329,5133" coordsize="179,0" path="m6329,5133l6508,5133e" filled="f" stroked="t" strokeweight=".442909pt" strokecolor="#F1F1F2">
                <v:path arrowok="t"/>
              </v:shape>
            </v:group>
            <v:group style="position:absolute;left:5923;top:5133;width:181;height:2" coordorigin="5923,5133" coordsize="181,2">
              <v:shape style="position:absolute;left:5923;top:5133;width:181;height:2" coordorigin="5923,5133" coordsize="181,0" path="m5923,5133l6104,5133e" filled="f" stroked="t" strokeweight=".442909pt" strokecolor="#F1F1F2">
                <v:path arrowok="t"/>
              </v:shape>
            </v:group>
            <v:group style="position:absolute;left:5518;top:5133;width:181;height:2" coordorigin="5518,5133" coordsize="181,2">
              <v:shape style="position:absolute;left:5518;top:5133;width:181;height:2" coordorigin="5518,5133" coordsize="181,0" path="m5518,5133l5698,5133e" filled="f" stroked="t" strokeweight=".442909pt" strokecolor="#F1F1F2">
                <v:path arrowok="t"/>
              </v:shape>
            </v:group>
            <v:group style="position:absolute;left:5112;top:5133;width:181;height:2" coordorigin="5112,5133" coordsize="181,2">
              <v:shape style="position:absolute;left:5112;top:5133;width:181;height:2" coordorigin="5112,5133" coordsize="181,0" path="m5112,5133l5292,5133e" filled="f" stroked="t" strokeweight=".442909pt" strokecolor="#F1F1F2">
                <v:path arrowok="t"/>
              </v:shape>
            </v:group>
            <v:group style="position:absolute;left:4706;top:5133;width:181;height:2" coordorigin="4706,5133" coordsize="181,2">
              <v:shape style="position:absolute;left:4706;top:5133;width:181;height:2" coordorigin="4706,5133" coordsize="181,0" path="m4706,5133l4887,5133e" filled="f" stroked="t" strokeweight=".442909pt" strokecolor="#F1F1F2">
                <v:path arrowok="t"/>
              </v:shape>
            </v:group>
            <v:group style="position:absolute;left:4301;top:5133;width:181;height:2" coordorigin="4301,5133" coordsize="181,2">
              <v:shape style="position:absolute;left:4301;top:5133;width:181;height:2" coordorigin="4301,5133" coordsize="181,0" path="m4301,5133l4481,5133e" filled="f" stroked="t" strokeweight=".442909pt" strokecolor="#F1F1F2">
                <v:path arrowok="t"/>
              </v:shape>
            </v:group>
            <v:group style="position:absolute;left:3895;top:5133;width:181;height:2" coordorigin="3895,5133" coordsize="181,2">
              <v:shape style="position:absolute;left:3895;top:5133;width:181;height:2" coordorigin="3895,5133" coordsize="181,0" path="m3895,5133l4076,5133e" filled="f" stroked="t" strokeweight=".442909pt" strokecolor="#F1F1F2">
                <v:path arrowok="t"/>
              </v:shape>
            </v:group>
            <v:group style="position:absolute;left:3489;top:5133;width:181;height:2" coordorigin="3489,5133" coordsize="181,2">
              <v:shape style="position:absolute;left:3489;top:5133;width:181;height:2" coordorigin="3489,5133" coordsize="181,0" path="m3489,5133l3670,5133e" filled="f" stroked="t" strokeweight=".442909pt" strokecolor="#F1F1F2">
                <v:path arrowok="t"/>
              </v:shape>
            </v:group>
            <v:group style="position:absolute;left:3084;top:5133;width:181;height:2" coordorigin="3084,5133" coordsize="181,2">
              <v:shape style="position:absolute;left:3084;top:5133;width:181;height:2" coordorigin="3084,5133" coordsize="181,0" path="m3084,5133l3264,5133e" filled="f" stroked="t" strokeweight=".442909pt" strokecolor="#F1F1F2">
                <v:path arrowok="t"/>
              </v:shape>
            </v:group>
            <v:group style="position:absolute;left:2678;top:5133;width:181;height:2" coordorigin="2678,5133" coordsize="181,2">
              <v:shape style="position:absolute;left:2678;top:5133;width:181;height:2" coordorigin="2678,5133" coordsize="181,0" path="m2678,5133l2859,5133e" filled="f" stroked="t" strokeweight=".442909pt" strokecolor="#F1F1F2">
                <v:path arrowok="t"/>
              </v:shape>
            </v:group>
            <v:group style="position:absolute;left:2274;top:5133;width:179;height:2" coordorigin="2274,5133" coordsize="179,2">
              <v:shape style="position:absolute;left:2274;top:5133;width:179;height:2" coordorigin="2274,5133" coordsize="179,0" path="m2274,5133l2453,5133e" filled="f" stroked="t" strokeweight=".442909pt" strokecolor="#F1F1F2">
                <v:path arrowok="t"/>
              </v:shape>
            </v:group>
            <v:group style="position:absolute;left:1868;top:5133;width:179;height:2" coordorigin="1868,5133" coordsize="179,2">
              <v:shape style="position:absolute;left:1868;top:5133;width:179;height:2" coordorigin="1868,5133" coordsize="179,0" path="m1868,5133l2047,5133e" filled="f" stroked="t" strokeweight=".442909pt" strokecolor="#F1F1F2">
                <v:path arrowok="t"/>
              </v:shape>
            </v:group>
            <v:group style="position:absolute;left:1462;top:5133;width:179;height:2" coordorigin="1462,5133" coordsize="179,2">
              <v:shape style="position:absolute;left:1462;top:5133;width:179;height:2" coordorigin="1462,5133" coordsize="179,0" path="m1462,5133l1642,5133e" filled="f" stroked="t" strokeweight=".442909pt" strokecolor="#F1F1F2">
                <v:path arrowok="t"/>
              </v:shape>
            </v:group>
            <v:group style="position:absolute;left:1147;top:5133;width:91;height:2" coordorigin="1147,5133" coordsize="91,2">
              <v:shape style="position:absolute;left:1147;top:5133;width:91;height:2" coordorigin="1147,5133" coordsize="91,0" path="m1147,5133l1237,5133e" filled="f" stroked="t" strokeweight=".442909pt" strokecolor="#F1F1F2">
                <v:path arrowok="t"/>
              </v:shape>
            </v:group>
            <v:group style="position:absolute;left:9978;top:4996;width:90;height:2" coordorigin="9978,4996" coordsize="90,2">
              <v:shape style="position:absolute;left:9978;top:4996;width:90;height:2" coordorigin="9978,4996" coordsize="90,0" path="m9978,4996l10068,4996e" filled="f" stroked="t" strokeweight=".442909pt" strokecolor="#F1F1F2">
                <v:path arrowok="t"/>
              </v:shape>
            </v:group>
            <v:group style="position:absolute;left:9573;top:4996;width:181;height:2" coordorigin="9573,4996" coordsize="181,2">
              <v:shape style="position:absolute;left:9573;top:4996;width:181;height:2" coordorigin="9573,4996" coordsize="181,0" path="m9573,4996l9753,4996e" filled="f" stroked="t" strokeweight=".442909pt" strokecolor="#F1F1F2">
                <v:path arrowok="t"/>
              </v:shape>
            </v:group>
            <v:group style="position:absolute;left:9167;top:4996;width:181;height:2" coordorigin="9167,4996" coordsize="181,2">
              <v:shape style="position:absolute;left:9167;top:4996;width:181;height:2" coordorigin="9167,4996" coordsize="181,0" path="m9167,4996l9348,4996e" filled="f" stroked="t" strokeweight=".442909pt" strokecolor="#F1F1F2">
                <v:path arrowok="t"/>
              </v:shape>
            </v:group>
            <v:group style="position:absolute;left:8761;top:4996;width:181;height:2" coordorigin="8761,4996" coordsize="181,2">
              <v:shape style="position:absolute;left:8761;top:4996;width:181;height:2" coordorigin="8761,4996" coordsize="181,0" path="m8761,4996l8942,4996e" filled="f" stroked="t" strokeweight=".442909pt" strokecolor="#F1F1F2">
                <v:path arrowok="t"/>
              </v:shape>
            </v:group>
            <v:group style="position:absolute;left:8356;top:4996;width:181;height:2" coordorigin="8356,4996" coordsize="181,2">
              <v:shape style="position:absolute;left:8356;top:4996;width:181;height:2" coordorigin="8356,4996" coordsize="181,0" path="m8356,4996l8536,4996e" filled="f" stroked="t" strokeweight=".442909pt" strokecolor="#F1F1F2">
                <v:path arrowok="t"/>
              </v:shape>
            </v:group>
            <v:group style="position:absolute;left:7950;top:4996;width:181;height:2" coordorigin="7950,4996" coordsize="181,2">
              <v:shape style="position:absolute;left:7950;top:4996;width:181;height:2" coordorigin="7950,4996" coordsize="181,0" path="m7950,4996l8131,4996e" filled="f" stroked="t" strokeweight=".442909pt" strokecolor="#F1F1F2">
                <v:path arrowok="t"/>
              </v:shape>
            </v:group>
            <v:group style="position:absolute;left:7545;top:4996;width:181;height:2" coordorigin="7545,4996" coordsize="181,2">
              <v:shape style="position:absolute;left:7545;top:4996;width:181;height:2" coordorigin="7545,4996" coordsize="181,0" path="m7545,4996l7725,4996e" filled="f" stroked="t" strokeweight=".442909pt" strokecolor="#F1F1F2">
                <v:path arrowok="t"/>
              </v:shape>
            </v:group>
            <v:group style="position:absolute;left:7140;top:4996;width:179;height:2" coordorigin="7140,4996" coordsize="179,2">
              <v:shape style="position:absolute;left:7140;top:4996;width:179;height:2" coordorigin="7140,4996" coordsize="179,0" path="m7140,4996l7319,4996e" filled="f" stroked="t" strokeweight=".442909pt" strokecolor="#F1F1F2">
                <v:path arrowok="t"/>
              </v:shape>
            </v:group>
            <v:group style="position:absolute;left:6734;top:4996;width:179;height:2" coordorigin="6734,4996" coordsize="179,2">
              <v:shape style="position:absolute;left:6734;top:4996;width:179;height:2" coordorigin="6734,4996" coordsize="179,0" path="m6734,4996l6914,4996e" filled="f" stroked="t" strokeweight=".442909pt" strokecolor="#F1F1F2">
                <v:path arrowok="t"/>
              </v:shape>
            </v:group>
            <v:group style="position:absolute;left:5923;top:4996;width:585;height:2" coordorigin="5923,4996" coordsize="585,2">
              <v:shape style="position:absolute;left:5923;top:4996;width:585;height:2" coordorigin="5923,4996" coordsize="585,0" path="m5923,4996l6508,4996e" filled="f" stroked="t" strokeweight=".442909pt" strokecolor="#F1F1F2">
                <v:path arrowok="t"/>
              </v:shape>
            </v:group>
            <v:group style="position:absolute;left:5518;top:4996;width:181;height:2" coordorigin="5518,4996" coordsize="181,2">
              <v:shape style="position:absolute;left:5518;top:4996;width:181;height:2" coordorigin="5518,4996" coordsize="181,0" path="m5518,4996l5698,4996e" filled="f" stroked="t" strokeweight=".442909pt" strokecolor="#F1F1F2">
                <v:path arrowok="t"/>
              </v:shape>
            </v:group>
            <v:group style="position:absolute;left:5112;top:4996;width:181;height:2" coordorigin="5112,4996" coordsize="181,2">
              <v:shape style="position:absolute;left:5112;top:4996;width:181;height:2" coordorigin="5112,4996" coordsize="181,0" path="m5112,4996l5292,4996e" filled="f" stroked="t" strokeweight=".442909pt" strokecolor="#F1F1F2">
                <v:path arrowok="t"/>
              </v:shape>
            </v:group>
            <v:group style="position:absolute;left:4706;top:4996;width:181;height:2" coordorigin="4706,4996" coordsize="181,2">
              <v:shape style="position:absolute;left:4706;top:4996;width:181;height:2" coordorigin="4706,4996" coordsize="181,0" path="m4706,4996l4887,4996e" filled="f" stroked="t" strokeweight=".442909pt" strokecolor="#F1F1F2">
                <v:path arrowok="t"/>
              </v:shape>
            </v:group>
            <v:group style="position:absolute;left:4301;top:4996;width:181;height:2" coordorigin="4301,4996" coordsize="181,2">
              <v:shape style="position:absolute;left:4301;top:4996;width:181;height:2" coordorigin="4301,4996" coordsize="181,0" path="m4301,4996l4481,4996e" filled="f" stroked="t" strokeweight=".442909pt" strokecolor="#F1F1F2">
                <v:path arrowok="t"/>
              </v:shape>
            </v:group>
            <v:group style="position:absolute;left:3895;top:4996;width:181;height:2" coordorigin="3895,4996" coordsize="181,2">
              <v:shape style="position:absolute;left:3895;top:4996;width:181;height:2" coordorigin="3895,4996" coordsize="181,0" path="m3895,4996l4076,4996e" filled="f" stroked="t" strokeweight=".442909pt" strokecolor="#F1F1F2">
                <v:path arrowok="t"/>
              </v:shape>
            </v:group>
            <v:group style="position:absolute;left:3489;top:4996;width:181;height:2" coordorigin="3489,4996" coordsize="181,2">
              <v:shape style="position:absolute;left:3489;top:4996;width:181;height:2" coordorigin="3489,4996" coordsize="181,0" path="m3489,4996l3670,4996e" filled="f" stroked="t" strokeweight=".442909pt" strokecolor="#F1F1F2">
                <v:path arrowok="t"/>
              </v:shape>
            </v:group>
            <v:group style="position:absolute;left:3084;top:4996;width:181;height:2" coordorigin="3084,4996" coordsize="181,2">
              <v:shape style="position:absolute;left:3084;top:4996;width:181;height:2" coordorigin="3084,4996" coordsize="181,0" path="m3084,4996l3264,4996e" filled="f" stroked="t" strokeweight=".442909pt" strokecolor="#F1F1F2">
                <v:path arrowok="t"/>
              </v:shape>
            </v:group>
            <v:group style="position:absolute;left:2678;top:4996;width:181;height:2" coordorigin="2678,4996" coordsize="181,2">
              <v:shape style="position:absolute;left:2678;top:4996;width:181;height:2" coordorigin="2678,4996" coordsize="181,0" path="m2678,4996l2859,4996e" filled="f" stroked="t" strokeweight=".442909pt" strokecolor="#F1F1F2">
                <v:path arrowok="t"/>
              </v:shape>
            </v:group>
            <v:group style="position:absolute;left:2274;top:4996;width:179;height:2" coordorigin="2274,4996" coordsize="179,2">
              <v:shape style="position:absolute;left:2274;top:4996;width:179;height:2" coordorigin="2274,4996" coordsize="179,0" path="m2274,4996l2453,4996e" filled="f" stroked="t" strokeweight=".442909pt" strokecolor="#F1F1F2">
                <v:path arrowok="t"/>
              </v:shape>
            </v:group>
            <v:group style="position:absolute;left:1868;top:4996;width:179;height:2" coordorigin="1868,4996" coordsize="179,2">
              <v:shape style="position:absolute;left:1868;top:4996;width:179;height:2" coordorigin="1868,4996" coordsize="179,0" path="m1868,4996l2047,4996e" filled="f" stroked="t" strokeweight=".442909pt" strokecolor="#F1F1F2">
                <v:path arrowok="t"/>
              </v:shape>
            </v:group>
            <v:group style="position:absolute;left:1147;top:4996;width:495;height:2" coordorigin="1147,4996" coordsize="495,2">
              <v:shape style="position:absolute;left:1147;top:4996;width:495;height:2" coordorigin="1147,4996" coordsize="495,0" path="m1147,4996l1642,4996e" filled="f" stroked="t" strokeweight=".442909pt" strokecolor="#F1F1F2">
                <v:path arrowok="t"/>
              </v:shape>
            </v:group>
            <v:group style="position:absolute;left:9978;top:4858;width:90;height:2" coordorigin="9978,4858" coordsize="90,2">
              <v:shape style="position:absolute;left:9978;top:4858;width:90;height:2" coordorigin="9978,4858" coordsize="90,0" path="m9978,4858l10068,4858e" filled="f" stroked="t" strokeweight=".442909pt" strokecolor="#F1F1F2">
                <v:path arrowok="t"/>
              </v:shape>
            </v:group>
            <v:group style="position:absolute;left:9573;top:4858;width:181;height:2" coordorigin="9573,4858" coordsize="181,2">
              <v:shape style="position:absolute;left:9573;top:4858;width:181;height:2" coordorigin="9573,4858" coordsize="181,0" path="m9573,4858l9753,4858e" filled="f" stroked="t" strokeweight=".442909pt" strokecolor="#F1F1F2">
                <v:path arrowok="t"/>
              </v:shape>
            </v:group>
            <v:group style="position:absolute;left:9167;top:4858;width:181;height:2" coordorigin="9167,4858" coordsize="181,2">
              <v:shape style="position:absolute;left:9167;top:4858;width:181;height:2" coordorigin="9167,4858" coordsize="181,0" path="m9167,4858l9348,4858e" filled="f" stroked="t" strokeweight=".442909pt" strokecolor="#F1F1F2">
                <v:path arrowok="t"/>
              </v:shape>
            </v:group>
            <v:group style="position:absolute;left:8761;top:4858;width:181;height:2" coordorigin="8761,4858" coordsize="181,2">
              <v:shape style="position:absolute;left:8761;top:4858;width:181;height:2" coordorigin="8761,4858" coordsize="181,0" path="m8761,4858l8942,4858e" filled="f" stroked="t" strokeweight=".442909pt" strokecolor="#F1F1F2">
                <v:path arrowok="t"/>
              </v:shape>
            </v:group>
            <v:group style="position:absolute;left:8356;top:4858;width:181;height:2" coordorigin="8356,4858" coordsize="181,2">
              <v:shape style="position:absolute;left:8356;top:4858;width:181;height:2" coordorigin="8356,4858" coordsize="181,0" path="m8356,4858l8536,4858e" filled="f" stroked="t" strokeweight=".442909pt" strokecolor="#F1F1F2">
                <v:path arrowok="t"/>
              </v:shape>
            </v:group>
            <v:group style="position:absolute;left:7950;top:4858;width:181;height:2" coordorigin="7950,4858" coordsize="181,2">
              <v:shape style="position:absolute;left:7950;top:4858;width:181;height:2" coordorigin="7950,4858" coordsize="181,0" path="m7950,4858l8131,4858e" filled="f" stroked="t" strokeweight=".442909pt" strokecolor="#F1F1F2">
                <v:path arrowok="t"/>
              </v:shape>
            </v:group>
            <v:group style="position:absolute;left:7545;top:4858;width:181;height:2" coordorigin="7545,4858" coordsize="181,2">
              <v:shape style="position:absolute;left:7545;top:4858;width:181;height:2" coordorigin="7545,4858" coordsize="181,0" path="m7545,4858l7725,4858e" filled="f" stroked="t" strokeweight=".442909pt" strokecolor="#F1F1F2">
                <v:path arrowok="t"/>
              </v:shape>
            </v:group>
            <v:group style="position:absolute;left:7140;top:4858;width:179;height:2" coordorigin="7140,4858" coordsize="179,2">
              <v:shape style="position:absolute;left:7140;top:4858;width:179;height:2" coordorigin="7140,4858" coordsize="179,0" path="m7140,4858l7319,4858e" filled="f" stroked="t" strokeweight=".442909pt" strokecolor="#F1F1F2">
                <v:path arrowok="t"/>
              </v:shape>
            </v:group>
            <v:group style="position:absolute;left:6734;top:4858;width:179;height:2" coordorigin="6734,4858" coordsize="179,2">
              <v:shape style="position:absolute;left:6734;top:4858;width:179;height:2" coordorigin="6734,4858" coordsize="179,0" path="m6734,4858l6914,4858e" filled="f" stroked="t" strokeweight=".442909pt" strokecolor="#F1F1F2">
                <v:path arrowok="t"/>
              </v:shape>
            </v:group>
            <v:group style="position:absolute;left:5923;top:4858;width:585;height:2" coordorigin="5923,4858" coordsize="585,2">
              <v:shape style="position:absolute;left:5923;top:4858;width:585;height:2" coordorigin="5923,4858" coordsize="585,0" path="m5923,4858l6508,4858e" filled="f" stroked="t" strokeweight=".442909pt" strokecolor="#F1F1F2">
                <v:path arrowok="t"/>
              </v:shape>
            </v:group>
            <v:group style="position:absolute;left:5518;top:4858;width:181;height:2" coordorigin="5518,4858" coordsize="181,2">
              <v:shape style="position:absolute;left:5518;top:4858;width:181;height:2" coordorigin="5518,4858" coordsize="181,0" path="m5518,4858l5698,4858e" filled="f" stroked="t" strokeweight=".442909pt" strokecolor="#F1F1F2">
                <v:path arrowok="t"/>
              </v:shape>
            </v:group>
            <v:group style="position:absolute;left:5112;top:4858;width:181;height:2" coordorigin="5112,4858" coordsize="181,2">
              <v:shape style="position:absolute;left:5112;top:4858;width:181;height:2" coordorigin="5112,4858" coordsize="181,0" path="m5112,4858l5292,4858e" filled="f" stroked="t" strokeweight=".442909pt" strokecolor="#F1F1F2">
                <v:path arrowok="t"/>
              </v:shape>
            </v:group>
            <v:group style="position:absolute;left:4706;top:4858;width:181;height:2" coordorigin="4706,4858" coordsize="181,2">
              <v:shape style="position:absolute;left:4706;top:4858;width:181;height:2" coordorigin="4706,4858" coordsize="181,0" path="m4706,4858l4887,4858e" filled="f" stroked="t" strokeweight=".442909pt" strokecolor="#F1F1F2">
                <v:path arrowok="t"/>
              </v:shape>
            </v:group>
            <v:group style="position:absolute;left:4301;top:4858;width:181;height:2" coordorigin="4301,4858" coordsize="181,2">
              <v:shape style="position:absolute;left:4301;top:4858;width:181;height:2" coordorigin="4301,4858" coordsize="181,0" path="m4301,4858l4481,4858e" filled="f" stroked="t" strokeweight=".442909pt" strokecolor="#F1F1F2">
                <v:path arrowok="t"/>
              </v:shape>
            </v:group>
            <v:group style="position:absolute;left:3895;top:4858;width:181;height:2" coordorigin="3895,4858" coordsize="181,2">
              <v:shape style="position:absolute;left:3895;top:4858;width:181;height:2" coordorigin="3895,4858" coordsize="181,0" path="m3895,4858l4076,4858e" filled="f" stroked="t" strokeweight=".442909pt" strokecolor="#F1F1F2">
                <v:path arrowok="t"/>
              </v:shape>
            </v:group>
            <v:group style="position:absolute;left:3489;top:4858;width:181;height:2" coordorigin="3489,4858" coordsize="181,2">
              <v:shape style="position:absolute;left:3489;top:4858;width:181;height:2" coordorigin="3489,4858" coordsize="181,0" path="m3489,4858l3670,4858e" filled="f" stroked="t" strokeweight=".442909pt" strokecolor="#F1F1F2">
                <v:path arrowok="t"/>
              </v:shape>
            </v:group>
            <v:group style="position:absolute;left:3084;top:4858;width:181;height:2" coordorigin="3084,4858" coordsize="181,2">
              <v:shape style="position:absolute;left:3084;top:4858;width:181;height:2" coordorigin="3084,4858" coordsize="181,0" path="m3084,4858l3264,4858e" filled="f" stroked="t" strokeweight=".442909pt" strokecolor="#F1F1F2">
                <v:path arrowok="t"/>
              </v:shape>
            </v:group>
            <v:group style="position:absolute;left:2678;top:4858;width:181;height:2" coordorigin="2678,4858" coordsize="181,2">
              <v:shape style="position:absolute;left:2678;top:4858;width:181;height:2" coordorigin="2678,4858" coordsize="181,0" path="m2678,4858l2859,4858e" filled="f" stroked="t" strokeweight=".442909pt" strokecolor="#F1F1F2">
                <v:path arrowok="t"/>
              </v:shape>
            </v:group>
            <v:group style="position:absolute;left:2274;top:4858;width:179;height:2" coordorigin="2274,4858" coordsize="179,2">
              <v:shape style="position:absolute;left:2274;top:4858;width:179;height:2" coordorigin="2274,4858" coordsize="179,0" path="m2274,4858l2453,4858e" filled="f" stroked="t" strokeweight=".442909pt" strokecolor="#F1F1F2">
                <v:path arrowok="t"/>
              </v:shape>
            </v:group>
            <v:group style="position:absolute;left:1147;top:4858;width:901;height:2" coordorigin="1147,4858" coordsize="901,2">
              <v:shape style="position:absolute;left:1147;top:4858;width:901;height:2" coordorigin="1147,4858" coordsize="901,0" path="m1147,4858l2047,4858e" filled="f" stroked="t" strokeweight=".442909pt" strokecolor="#F1F1F2">
                <v:path arrowok="t"/>
              </v:shape>
            </v:group>
            <v:group style="position:absolute;left:9978;top:4721;width:90;height:2" coordorigin="9978,4721" coordsize="90,2">
              <v:shape style="position:absolute;left:9978;top:4721;width:90;height:2" coordorigin="9978,4721" coordsize="90,0" path="m9978,4721l10068,4721e" filled="f" stroked="t" strokeweight=".442909pt" strokecolor="#F1F1F2">
                <v:path arrowok="t"/>
              </v:shape>
            </v:group>
            <v:group style="position:absolute;left:9573;top:4721;width:181;height:2" coordorigin="9573,4721" coordsize="181,2">
              <v:shape style="position:absolute;left:9573;top:4721;width:181;height:2" coordorigin="9573,4721" coordsize="181,0" path="m9573,4721l9753,4721e" filled="f" stroked="t" strokeweight=".442909pt" strokecolor="#F1F1F2">
                <v:path arrowok="t"/>
              </v:shape>
            </v:group>
            <v:group style="position:absolute;left:9167;top:4721;width:181;height:2" coordorigin="9167,4721" coordsize="181,2">
              <v:shape style="position:absolute;left:9167;top:4721;width:181;height:2" coordorigin="9167,4721" coordsize="181,0" path="m9167,4721l9348,4721e" filled="f" stroked="t" strokeweight=".442909pt" strokecolor="#F1F1F2">
                <v:path arrowok="t"/>
              </v:shape>
            </v:group>
            <v:group style="position:absolute;left:8761;top:4721;width:181;height:2" coordorigin="8761,4721" coordsize="181,2">
              <v:shape style="position:absolute;left:8761;top:4721;width:181;height:2" coordorigin="8761,4721" coordsize="181,0" path="m8761,4721l8942,4721e" filled="f" stroked="t" strokeweight=".442909pt" strokecolor="#F1F1F2">
                <v:path arrowok="t"/>
              </v:shape>
            </v:group>
            <v:group style="position:absolute;left:8356;top:4721;width:181;height:2" coordorigin="8356,4721" coordsize="181,2">
              <v:shape style="position:absolute;left:8356;top:4721;width:181;height:2" coordorigin="8356,4721" coordsize="181,0" path="m8356,4721l8536,4721e" filled="f" stroked="t" strokeweight=".442909pt" strokecolor="#F1F1F2">
                <v:path arrowok="t"/>
              </v:shape>
            </v:group>
            <v:group style="position:absolute;left:7950;top:4721;width:181;height:2" coordorigin="7950,4721" coordsize="181,2">
              <v:shape style="position:absolute;left:7950;top:4721;width:181;height:2" coordorigin="7950,4721" coordsize="181,0" path="m7950,4721l8131,4721e" filled="f" stroked="t" strokeweight=".442909pt" strokecolor="#F1F1F2">
                <v:path arrowok="t"/>
              </v:shape>
            </v:group>
            <v:group style="position:absolute;left:7545;top:4721;width:181;height:2" coordorigin="7545,4721" coordsize="181,2">
              <v:shape style="position:absolute;left:7545;top:4721;width:181;height:2" coordorigin="7545,4721" coordsize="181,0" path="m7545,4721l7725,4721e" filled="f" stroked="t" strokeweight=".442909pt" strokecolor="#F1F1F2">
                <v:path arrowok="t"/>
              </v:shape>
            </v:group>
            <v:group style="position:absolute;left:7140;top:4721;width:179;height:2" coordorigin="7140,4721" coordsize="179,2">
              <v:shape style="position:absolute;left:7140;top:4721;width:179;height:2" coordorigin="7140,4721" coordsize="179,0" path="m7140,4721l7319,4721e" filled="f" stroked="t" strokeweight=".442909pt" strokecolor="#F1F1F2">
                <v:path arrowok="t"/>
              </v:shape>
            </v:group>
            <v:group style="position:absolute;left:5923;top:4721;width:991;height:2" coordorigin="5923,4721" coordsize="991,2">
              <v:shape style="position:absolute;left:5923;top:4721;width:991;height:2" coordorigin="5923,4721" coordsize="991,0" path="m5923,4721l6914,4721e" filled="f" stroked="t" strokeweight=".442909pt" strokecolor="#F1F1F2">
                <v:path arrowok="t"/>
              </v:shape>
            </v:group>
            <v:group style="position:absolute;left:5518;top:4721;width:181;height:2" coordorigin="5518,4721" coordsize="181,2">
              <v:shape style="position:absolute;left:5518;top:4721;width:181;height:2" coordorigin="5518,4721" coordsize="181,0" path="m5518,4721l5698,4721e" filled="f" stroked="t" strokeweight=".442909pt" strokecolor="#F1F1F2">
                <v:path arrowok="t"/>
              </v:shape>
            </v:group>
            <v:group style="position:absolute;left:5112;top:4721;width:181;height:2" coordorigin="5112,4721" coordsize="181,2">
              <v:shape style="position:absolute;left:5112;top:4721;width:181;height:2" coordorigin="5112,4721" coordsize="181,0" path="m5112,4721l5292,4721e" filled="f" stroked="t" strokeweight=".442909pt" strokecolor="#F1F1F2">
                <v:path arrowok="t"/>
              </v:shape>
            </v:group>
            <v:group style="position:absolute;left:4706;top:4721;width:181;height:2" coordorigin="4706,4721" coordsize="181,2">
              <v:shape style="position:absolute;left:4706;top:4721;width:181;height:2" coordorigin="4706,4721" coordsize="181,0" path="m4706,4721l4887,4721e" filled="f" stroked="t" strokeweight=".442909pt" strokecolor="#F1F1F2">
                <v:path arrowok="t"/>
              </v:shape>
            </v:group>
            <v:group style="position:absolute;left:4301;top:4721;width:181;height:2" coordorigin="4301,4721" coordsize="181,2">
              <v:shape style="position:absolute;left:4301;top:4721;width:181;height:2" coordorigin="4301,4721" coordsize="181,0" path="m4301,4721l4481,4721e" filled="f" stroked="t" strokeweight=".442909pt" strokecolor="#F1F1F2">
                <v:path arrowok="t"/>
              </v:shape>
            </v:group>
            <v:group style="position:absolute;left:3895;top:4721;width:181;height:2" coordorigin="3895,4721" coordsize="181,2">
              <v:shape style="position:absolute;left:3895;top:4721;width:181;height:2" coordorigin="3895,4721" coordsize="181,0" path="m3895,4721l4076,4721e" filled="f" stroked="t" strokeweight=".442909pt" strokecolor="#F1F1F2">
                <v:path arrowok="t"/>
              </v:shape>
            </v:group>
            <v:group style="position:absolute;left:3489;top:4721;width:181;height:2" coordorigin="3489,4721" coordsize="181,2">
              <v:shape style="position:absolute;left:3489;top:4721;width:181;height:2" coordorigin="3489,4721" coordsize="181,0" path="m3489,4721l3670,4721e" filled="f" stroked="t" strokeweight=".442909pt" strokecolor="#F1F1F2">
                <v:path arrowok="t"/>
              </v:shape>
            </v:group>
            <v:group style="position:absolute;left:3084;top:4721;width:181;height:2" coordorigin="3084,4721" coordsize="181,2">
              <v:shape style="position:absolute;left:3084;top:4721;width:181;height:2" coordorigin="3084,4721" coordsize="181,0" path="m3084,4721l3264,4721e" filled="f" stroked="t" strokeweight=".442909pt" strokecolor="#F1F1F2">
                <v:path arrowok="t"/>
              </v:shape>
            </v:group>
            <v:group style="position:absolute;left:2678;top:4721;width:181;height:2" coordorigin="2678,4721" coordsize="181,2">
              <v:shape style="position:absolute;left:2678;top:4721;width:181;height:2" coordorigin="2678,4721" coordsize="181,0" path="m2678,4721l2859,4721e" filled="f" stroked="t" strokeweight=".442909pt" strokecolor="#F1F1F2">
                <v:path arrowok="t"/>
              </v:shape>
            </v:group>
            <v:group style="position:absolute;left:2274;top:4721;width:179;height:2" coordorigin="2274,4721" coordsize="179,2">
              <v:shape style="position:absolute;left:2274;top:4721;width:179;height:2" coordorigin="2274,4721" coordsize="179,0" path="m2274,4721l2453,4721e" filled="f" stroked="t" strokeweight=".442909pt" strokecolor="#F1F1F2">
                <v:path arrowok="t"/>
              </v:shape>
            </v:group>
            <v:group style="position:absolute;left:1147;top:4721;width:901;height:2" coordorigin="1147,4721" coordsize="901,2">
              <v:shape style="position:absolute;left:1147;top:4721;width:901;height:2" coordorigin="1147,4721" coordsize="901,0" path="m1147,4721l2047,4721e" filled="f" stroked="t" strokeweight=".442909pt" strokecolor="#F1F1F2">
                <v:path arrowok="t"/>
              </v:shape>
            </v:group>
            <v:group style="position:absolute;left:9978;top:4585;width:90;height:2" coordorigin="9978,4585" coordsize="90,2">
              <v:shape style="position:absolute;left:9978;top:4585;width:90;height:2" coordorigin="9978,4585" coordsize="90,0" path="m9978,4585l10068,4585e" filled="f" stroked="t" strokeweight=".442909pt" strokecolor="#F1F1F2">
                <v:path arrowok="t"/>
              </v:shape>
            </v:group>
            <v:group style="position:absolute;left:9573;top:4585;width:181;height:2" coordorigin="9573,4585" coordsize="181,2">
              <v:shape style="position:absolute;left:9573;top:4585;width:181;height:2" coordorigin="9573,4585" coordsize="181,0" path="m9573,4585l9753,4585e" filled="f" stroked="t" strokeweight=".442909pt" strokecolor="#F1F1F2">
                <v:path arrowok="t"/>
              </v:shape>
            </v:group>
            <v:group style="position:absolute;left:9167;top:4585;width:181;height:2" coordorigin="9167,4585" coordsize="181,2">
              <v:shape style="position:absolute;left:9167;top:4585;width:181;height:2" coordorigin="9167,4585" coordsize="181,0" path="m9167,4585l9348,4585e" filled="f" stroked="t" strokeweight=".442909pt" strokecolor="#F1F1F2">
                <v:path arrowok="t"/>
              </v:shape>
            </v:group>
            <v:group style="position:absolute;left:8761;top:4585;width:181;height:2" coordorigin="8761,4585" coordsize="181,2">
              <v:shape style="position:absolute;left:8761;top:4585;width:181;height:2" coordorigin="8761,4585" coordsize="181,0" path="m8761,4585l8942,4585e" filled="f" stroked="t" strokeweight=".442909pt" strokecolor="#F1F1F2">
                <v:path arrowok="t"/>
              </v:shape>
            </v:group>
            <v:group style="position:absolute;left:8356;top:4585;width:181;height:2" coordorigin="8356,4585" coordsize="181,2">
              <v:shape style="position:absolute;left:8356;top:4585;width:181;height:2" coordorigin="8356,4585" coordsize="181,0" path="m8356,4585l8536,4585e" filled="f" stroked="t" strokeweight=".442909pt" strokecolor="#F1F1F2">
                <v:path arrowok="t"/>
              </v:shape>
            </v:group>
            <v:group style="position:absolute;left:7950;top:4585;width:181;height:2" coordorigin="7950,4585" coordsize="181,2">
              <v:shape style="position:absolute;left:7950;top:4585;width:181;height:2" coordorigin="7950,4585" coordsize="181,0" path="m7950,4585l8131,4585e" filled="f" stroked="t" strokeweight=".442909pt" strokecolor="#F1F1F2">
                <v:path arrowok="t"/>
              </v:shape>
            </v:group>
            <v:group style="position:absolute;left:7545;top:4585;width:181;height:2" coordorigin="7545,4585" coordsize="181,2">
              <v:shape style="position:absolute;left:7545;top:4585;width:181;height:2" coordorigin="7545,4585" coordsize="181,0" path="m7545,4585l7725,4585e" filled="f" stroked="t" strokeweight=".442909pt" strokecolor="#F1F1F2">
                <v:path arrowok="t"/>
              </v:shape>
            </v:group>
            <v:group style="position:absolute;left:7140;top:4585;width:179;height:2" coordorigin="7140,4585" coordsize="179,2">
              <v:shape style="position:absolute;left:7140;top:4585;width:179;height:2" coordorigin="7140,4585" coordsize="179,0" path="m7140,4585l7319,4585e" filled="f" stroked="t" strokeweight=".442909pt" strokecolor="#F1F1F2">
                <v:path arrowok="t"/>
              </v:shape>
            </v:group>
            <v:group style="position:absolute;left:5923;top:4585;width:991;height:2" coordorigin="5923,4585" coordsize="991,2">
              <v:shape style="position:absolute;left:5923;top:4585;width:991;height:2" coordorigin="5923,4585" coordsize="991,0" path="m5923,4585l6914,4585e" filled="f" stroked="t" strokeweight=".442909pt" strokecolor="#F1F1F2">
                <v:path arrowok="t"/>
              </v:shape>
            </v:group>
            <v:group style="position:absolute;left:5518;top:4585;width:181;height:2" coordorigin="5518,4585" coordsize="181,2">
              <v:shape style="position:absolute;left:5518;top:4585;width:181;height:2" coordorigin="5518,4585" coordsize="181,0" path="m5518,4585l5698,4585e" filled="f" stroked="t" strokeweight=".442909pt" strokecolor="#F1F1F2">
                <v:path arrowok="t"/>
              </v:shape>
            </v:group>
            <v:group style="position:absolute;left:5112;top:4585;width:181;height:2" coordorigin="5112,4585" coordsize="181,2">
              <v:shape style="position:absolute;left:5112;top:4585;width:181;height:2" coordorigin="5112,4585" coordsize="181,0" path="m5112,4585l5292,4585e" filled="f" stroked="t" strokeweight=".442909pt" strokecolor="#F1F1F2">
                <v:path arrowok="t"/>
              </v:shape>
            </v:group>
            <v:group style="position:absolute;left:4706;top:4585;width:181;height:2" coordorigin="4706,4585" coordsize="181,2">
              <v:shape style="position:absolute;left:4706;top:4585;width:181;height:2" coordorigin="4706,4585" coordsize="181,0" path="m4706,4585l4887,4585e" filled="f" stroked="t" strokeweight=".442909pt" strokecolor="#F1F1F2">
                <v:path arrowok="t"/>
              </v:shape>
            </v:group>
            <v:group style="position:absolute;left:4301;top:4585;width:181;height:2" coordorigin="4301,4585" coordsize="181,2">
              <v:shape style="position:absolute;left:4301;top:4585;width:181;height:2" coordorigin="4301,4585" coordsize="181,0" path="m4301,4585l4481,4585e" filled="f" stroked="t" strokeweight=".442909pt" strokecolor="#F1F1F2">
                <v:path arrowok="t"/>
              </v:shape>
            </v:group>
            <v:group style="position:absolute;left:3895;top:4585;width:181;height:2" coordorigin="3895,4585" coordsize="181,2">
              <v:shape style="position:absolute;left:3895;top:4585;width:181;height:2" coordorigin="3895,4585" coordsize="181,0" path="m3895,4585l4076,4585e" filled="f" stroked="t" strokeweight=".442909pt" strokecolor="#F1F1F2">
                <v:path arrowok="t"/>
              </v:shape>
            </v:group>
            <v:group style="position:absolute;left:3489;top:4585;width:181;height:2" coordorigin="3489,4585" coordsize="181,2">
              <v:shape style="position:absolute;left:3489;top:4585;width:181;height:2" coordorigin="3489,4585" coordsize="181,0" path="m3489,4585l3670,4585e" filled="f" stroked="t" strokeweight=".442909pt" strokecolor="#F1F1F2">
                <v:path arrowok="t"/>
              </v:shape>
            </v:group>
            <v:group style="position:absolute;left:3084;top:4585;width:181;height:2" coordorigin="3084,4585" coordsize="181,2">
              <v:shape style="position:absolute;left:3084;top:4585;width:181;height:2" coordorigin="3084,4585" coordsize="181,0" path="m3084,4585l3264,4585e" filled="f" stroked="t" strokeweight=".442909pt" strokecolor="#F1F1F2">
                <v:path arrowok="t"/>
              </v:shape>
            </v:group>
            <v:group style="position:absolute;left:2678;top:4585;width:181;height:2" coordorigin="2678,4585" coordsize="181,2">
              <v:shape style="position:absolute;left:2678;top:4585;width:181;height:2" coordorigin="2678,4585" coordsize="181,0" path="m2678,4585l2859,4585e" filled="f" stroked="t" strokeweight=".442909pt" strokecolor="#F1F1F2">
                <v:path arrowok="t"/>
              </v:shape>
            </v:group>
            <v:group style="position:absolute;left:1147;top:4585;width:1306;height:2" coordorigin="1147,4585" coordsize="1306,2">
              <v:shape style="position:absolute;left:1147;top:4585;width:1306;height:2" coordorigin="1147,4585" coordsize="1306,0" path="m1147,4585l2453,4585e" filled="f" stroked="t" strokeweight=".442909pt" strokecolor="#F1F1F2">
                <v:path arrowok="t"/>
              </v:shape>
            </v:group>
            <v:group style="position:absolute;left:9978;top:4447;width:90;height:2" coordorigin="9978,4447" coordsize="90,2">
              <v:shape style="position:absolute;left:9978;top:4447;width:90;height:2" coordorigin="9978,4447" coordsize="90,0" path="m9978,4447l10068,4447e" filled="f" stroked="t" strokeweight=".442909pt" strokecolor="#F1F1F2">
                <v:path arrowok="t"/>
              </v:shape>
            </v:group>
            <v:group style="position:absolute;left:9573;top:4447;width:181;height:2" coordorigin="9573,4447" coordsize="181,2">
              <v:shape style="position:absolute;left:9573;top:4447;width:181;height:2" coordorigin="9573,4447" coordsize="181,0" path="m9573,4447l9753,4447e" filled="f" stroked="t" strokeweight=".442909pt" strokecolor="#F1F1F2">
                <v:path arrowok="t"/>
              </v:shape>
            </v:group>
            <v:group style="position:absolute;left:9167;top:4447;width:181;height:2" coordorigin="9167,4447" coordsize="181,2">
              <v:shape style="position:absolute;left:9167;top:4447;width:181;height:2" coordorigin="9167,4447" coordsize="181,0" path="m9167,4447l9348,4447e" filled="f" stroked="t" strokeweight=".442909pt" strokecolor="#F1F1F2">
                <v:path arrowok="t"/>
              </v:shape>
            </v:group>
            <v:group style="position:absolute;left:8761;top:4447;width:181;height:2" coordorigin="8761,4447" coordsize="181,2">
              <v:shape style="position:absolute;left:8761;top:4447;width:181;height:2" coordorigin="8761,4447" coordsize="181,0" path="m8761,4447l8942,4447e" filled="f" stroked="t" strokeweight=".442909pt" strokecolor="#F1F1F2">
                <v:path arrowok="t"/>
              </v:shape>
            </v:group>
            <v:group style="position:absolute;left:8356;top:4447;width:181;height:2" coordorigin="8356,4447" coordsize="181,2">
              <v:shape style="position:absolute;left:8356;top:4447;width:181;height:2" coordorigin="8356,4447" coordsize="181,0" path="m8356,4447l8536,4447e" filled="f" stroked="t" strokeweight=".442909pt" strokecolor="#F1F1F2">
                <v:path arrowok="t"/>
              </v:shape>
            </v:group>
            <v:group style="position:absolute;left:7950;top:4447;width:181;height:2" coordorigin="7950,4447" coordsize="181,2">
              <v:shape style="position:absolute;left:7950;top:4447;width:181;height:2" coordorigin="7950,4447" coordsize="181,0" path="m7950,4447l8131,4447e" filled="f" stroked="t" strokeweight=".442909pt" strokecolor="#F1F1F2">
                <v:path arrowok="t"/>
              </v:shape>
            </v:group>
            <v:group style="position:absolute;left:7545;top:4447;width:181;height:2" coordorigin="7545,4447" coordsize="181,2">
              <v:shape style="position:absolute;left:7545;top:4447;width:181;height:2" coordorigin="7545,4447" coordsize="181,0" path="m7545,4447l7725,4447e" filled="f" stroked="t" strokeweight=".442909pt" strokecolor="#F1F1F2">
                <v:path arrowok="t"/>
              </v:shape>
            </v:group>
            <v:group style="position:absolute;left:5923;top:4447;width:1396;height:2" coordorigin="5923,4447" coordsize="1396,2">
              <v:shape style="position:absolute;left:5923;top:4447;width:1396;height:2" coordorigin="5923,4447" coordsize="1396,0" path="m5923,4447l7319,4447e" filled="f" stroked="t" strokeweight=".442909pt" strokecolor="#F1F1F2">
                <v:path arrowok="t"/>
              </v:shape>
            </v:group>
            <v:group style="position:absolute;left:5518;top:4447;width:181;height:2" coordorigin="5518,4447" coordsize="181,2">
              <v:shape style="position:absolute;left:5518;top:4447;width:181;height:2" coordorigin="5518,4447" coordsize="181,0" path="m5518,4447l5698,4447e" filled="f" stroked="t" strokeweight=".442909pt" strokecolor="#F1F1F2">
                <v:path arrowok="t"/>
              </v:shape>
            </v:group>
            <v:group style="position:absolute;left:5112;top:4447;width:181;height:2" coordorigin="5112,4447" coordsize="181,2">
              <v:shape style="position:absolute;left:5112;top:4447;width:181;height:2" coordorigin="5112,4447" coordsize="181,0" path="m5112,4447l5292,4447e" filled="f" stroked="t" strokeweight=".442909pt" strokecolor="#F1F1F2">
                <v:path arrowok="t"/>
              </v:shape>
            </v:group>
            <v:group style="position:absolute;left:4706;top:4447;width:181;height:2" coordorigin="4706,4447" coordsize="181,2">
              <v:shape style="position:absolute;left:4706;top:4447;width:181;height:2" coordorigin="4706,4447" coordsize="181,0" path="m4706,4447l4887,4447e" filled="f" stroked="t" strokeweight=".442909pt" strokecolor="#F1F1F2">
                <v:path arrowok="t"/>
              </v:shape>
            </v:group>
            <v:group style="position:absolute;left:4301;top:4447;width:181;height:2" coordorigin="4301,4447" coordsize="181,2">
              <v:shape style="position:absolute;left:4301;top:4447;width:181;height:2" coordorigin="4301,4447" coordsize="181,0" path="m4301,4447l4481,4447e" filled="f" stroked="t" strokeweight=".442909pt" strokecolor="#F1F1F2">
                <v:path arrowok="t"/>
              </v:shape>
            </v:group>
            <v:group style="position:absolute;left:3895;top:4447;width:181;height:2" coordorigin="3895,4447" coordsize="181,2">
              <v:shape style="position:absolute;left:3895;top:4447;width:181;height:2" coordorigin="3895,4447" coordsize="181,0" path="m3895,4447l4076,4447e" filled="f" stroked="t" strokeweight=".442909pt" strokecolor="#F1F1F2">
                <v:path arrowok="t"/>
              </v:shape>
            </v:group>
            <v:group style="position:absolute;left:3489;top:4447;width:181;height:2" coordorigin="3489,4447" coordsize="181,2">
              <v:shape style="position:absolute;left:3489;top:4447;width:181;height:2" coordorigin="3489,4447" coordsize="181,0" path="m3489,4447l3670,4447e" filled="f" stroked="t" strokeweight=".442909pt" strokecolor="#F1F1F2">
                <v:path arrowok="t"/>
              </v:shape>
            </v:group>
            <v:group style="position:absolute;left:3084;top:4447;width:181;height:2" coordorigin="3084,4447" coordsize="181,2">
              <v:shape style="position:absolute;left:3084;top:4447;width:181;height:2" coordorigin="3084,4447" coordsize="181,0" path="m3084,4447l3264,4447e" filled="f" stroked="t" strokeweight=".442909pt" strokecolor="#F1F1F2">
                <v:path arrowok="t"/>
              </v:shape>
            </v:group>
            <v:group style="position:absolute;left:2678;top:4447;width:181;height:2" coordorigin="2678,4447" coordsize="181,2">
              <v:shape style="position:absolute;left:2678;top:4447;width:181;height:2" coordorigin="2678,4447" coordsize="181,0" path="m2678,4447l2859,4447e" filled="f" stroked="t" strokeweight=".442909pt" strokecolor="#F1F1F2">
                <v:path arrowok="t"/>
              </v:shape>
            </v:group>
            <v:group style="position:absolute;left:1147;top:4447;width:1306;height:2" coordorigin="1147,4447" coordsize="1306,2">
              <v:shape style="position:absolute;left:1147;top:4447;width:1306;height:2" coordorigin="1147,4447" coordsize="1306,0" path="m1147,4447l2453,4447e" filled="f" stroked="t" strokeweight=".442909pt" strokecolor="#F1F1F2">
                <v:path arrowok="t"/>
              </v:shape>
            </v:group>
            <v:group style="position:absolute;left:9978;top:4310;width:90;height:2" coordorigin="9978,4310" coordsize="90,2">
              <v:shape style="position:absolute;left:9978;top:4310;width:90;height:2" coordorigin="9978,4310" coordsize="90,0" path="m9978,4310l10068,4310e" filled="f" stroked="t" strokeweight=".442909pt" strokecolor="#F1F1F2">
                <v:path arrowok="t"/>
              </v:shape>
            </v:group>
            <v:group style="position:absolute;left:9573;top:4310;width:181;height:2" coordorigin="9573,4310" coordsize="181,2">
              <v:shape style="position:absolute;left:9573;top:4310;width:181;height:2" coordorigin="9573,4310" coordsize="181,0" path="m9573,4310l9753,4310e" filled="f" stroked="t" strokeweight=".442909pt" strokecolor="#F1F1F2">
                <v:path arrowok="t"/>
              </v:shape>
            </v:group>
            <v:group style="position:absolute;left:9167;top:4310;width:181;height:2" coordorigin="9167,4310" coordsize="181,2">
              <v:shape style="position:absolute;left:9167;top:4310;width:181;height:2" coordorigin="9167,4310" coordsize="181,0" path="m9167,4310l9348,4310e" filled="f" stroked="t" strokeweight=".442909pt" strokecolor="#F1F1F2">
                <v:path arrowok="t"/>
              </v:shape>
            </v:group>
            <v:group style="position:absolute;left:8761;top:4310;width:181;height:2" coordorigin="8761,4310" coordsize="181,2">
              <v:shape style="position:absolute;left:8761;top:4310;width:181;height:2" coordorigin="8761,4310" coordsize="181,0" path="m8761,4310l8942,4310e" filled="f" stroked="t" strokeweight=".442909pt" strokecolor="#F1F1F2">
                <v:path arrowok="t"/>
              </v:shape>
            </v:group>
            <v:group style="position:absolute;left:8356;top:4310;width:181;height:2" coordorigin="8356,4310" coordsize="181,2">
              <v:shape style="position:absolute;left:8356;top:4310;width:181;height:2" coordorigin="8356,4310" coordsize="181,0" path="m8356,4310l8536,4310e" filled="f" stroked="t" strokeweight=".442909pt" strokecolor="#F1F1F2">
                <v:path arrowok="t"/>
              </v:shape>
            </v:group>
            <v:group style="position:absolute;left:7950;top:4310;width:181;height:2" coordorigin="7950,4310" coordsize="181,2">
              <v:shape style="position:absolute;left:7950;top:4310;width:181;height:2" coordorigin="7950,4310" coordsize="181,0" path="m7950,4310l8131,4310e" filled="f" stroked="t" strokeweight=".442909pt" strokecolor="#F1F1F2">
                <v:path arrowok="t"/>
              </v:shape>
            </v:group>
            <v:group style="position:absolute;left:7545;top:4310;width:181;height:2" coordorigin="7545,4310" coordsize="181,2">
              <v:shape style="position:absolute;left:7545;top:4310;width:181;height:2" coordorigin="7545,4310" coordsize="181,0" path="m7545,4310l7725,4310e" filled="f" stroked="t" strokeweight=".442909pt" strokecolor="#F1F1F2">
                <v:path arrowok="t"/>
              </v:shape>
            </v:group>
            <v:group style="position:absolute;left:5923;top:4310;width:1396;height:2" coordorigin="5923,4310" coordsize="1396,2">
              <v:shape style="position:absolute;left:5923;top:4310;width:1396;height:2" coordorigin="5923,4310" coordsize="1396,0" path="m5923,4310l7319,4310e" filled="f" stroked="t" strokeweight=".442909pt" strokecolor="#F1F1F2">
                <v:path arrowok="t"/>
              </v:shape>
            </v:group>
            <v:group style="position:absolute;left:5518;top:4310;width:181;height:2" coordorigin="5518,4310" coordsize="181,2">
              <v:shape style="position:absolute;left:5518;top:4310;width:181;height:2" coordorigin="5518,4310" coordsize="181,0" path="m5518,4310l5698,4310e" filled="f" stroked="t" strokeweight=".442909pt" strokecolor="#F1F1F2">
                <v:path arrowok="t"/>
              </v:shape>
            </v:group>
            <v:group style="position:absolute;left:5112;top:4310;width:181;height:2" coordorigin="5112,4310" coordsize="181,2">
              <v:shape style="position:absolute;left:5112;top:4310;width:181;height:2" coordorigin="5112,4310" coordsize="181,0" path="m5112,4310l5292,4310e" filled="f" stroked="t" strokeweight=".442909pt" strokecolor="#F1F1F2">
                <v:path arrowok="t"/>
              </v:shape>
            </v:group>
            <v:group style="position:absolute;left:4706;top:4310;width:181;height:2" coordorigin="4706,4310" coordsize="181,2">
              <v:shape style="position:absolute;left:4706;top:4310;width:181;height:2" coordorigin="4706,4310" coordsize="181,0" path="m4706,4310l4887,4310e" filled="f" stroked="t" strokeweight=".442909pt" strokecolor="#F1F1F2">
                <v:path arrowok="t"/>
              </v:shape>
            </v:group>
            <v:group style="position:absolute;left:4301;top:4310;width:181;height:2" coordorigin="4301,4310" coordsize="181,2">
              <v:shape style="position:absolute;left:4301;top:4310;width:181;height:2" coordorigin="4301,4310" coordsize="181,0" path="m4301,4310l4481,4310e" filled="f" stroked="t" strokeweight=".442909pt" strokecolor="#F1F1F2">
                <v:path arrowok="t"/>
              </v:shape>
            </v:group>
            <v:group style="position:absolute;left:3895;top:4310;width:181;height:2" coordorigin="3895,4310" coordsize="181,2">
              <v:shape style="position:absolute;left:3895;top:4310;width:181;height:2" coordorigin="3895,4310" coordsize="181,0" path="m3895,4310l4076,4310e" filled="f" stroked="t" strokeweight=".442909pt" strokecolor="#F1F1F2">
                <v:path arrowok="t"/>
              </v:shape>
            </v:group>
            <v:group style="position:absolute;left:3489;top:4310;width:181;height:2" coordorigin="3489,4310" coordsize="181,2">
              <v:shape style="position:absolute;left:3489;top:4310;width:181;height:2" coordorigin="3489,4310" coordsize="181,0" path="m3489,4310l3670,4310e" filled="f" stroked="t" strokeweight=".442909pt" strokecolor="#F1F1F2">
                <v:path arrowok="t"/>
              </v:shape>
            </v:group>
            <v:group style="position:absolute;left:3084;top:4310;width:181;height:2" coordorigin="3084,4310" coordsize="181,2">
              <v:shape style="position:absolute;left:3084;top:4310;width:181;height:2" coordorigin="3084,4310" coordsize="181,0" path="m3084,4310l3264,4310e" filled="f" stroked="t" strokeweight=".442909pt" strokecolor="#F1F1F2">
                <v:path arrowok="t"/>
              </v:shape>
            </v:group>
            <v:group style="position:absolute;left:1147;top:4310;width:1712;height:2" coordorigin="1147,4310" coordsize="1712,2">
              <v:shape style="position:absolute;left:1147;top:4310;width:1712;height:2" coordorigin="1147,4310" coordsize="1712,0" path="m1147,4310l2859,4310e" filled="f" stroked="t" strokeweight=".442909pt" strokecolor="#F1F1F2">
                <v:path arrowok="t"/>
              </v:shape>
            </v:group>
            <v:group style="position:absolute;left:9978;top:4172;width:90;height:2" coordorigin="9978,4172" coordsize="90,2">
              <v:shape style="position:absolute;left:9978;top:4172;width:90;height:2" coordorigin="9978,4172" coordsize="90,0" path="m9978,4172l10068,4172e" filled="f" stroked="t" strokeweight=".442909pt" strokecolor="#F1F1F2">
                <v:path arrowok="t"/>
              </v:shape>
            </v:group>
            <v:group style="position:absolute;left:9573;top:4172;width:181;height:2" coordorigin="9573,4172" coordsize="181,2">
              <v:shape style="position:absolute;left:9573;top:4172;width:181;height:2" coordorigin="9573,4172" coordsize="181,0" path="m9573,4172l9753,4172e" filled="f" stroked="t" strokeweight=".442909pt" strokecolor="#F1F1F2">
                <v:path arrowok="t"/>
              </v:shape>
            </v:group>
            <v:group style="position:absolute;left:9167;top:4172;width:181;height:2" coordorigin="9167,4172" coordsize="181,2">
              <v:shape style="position:absolute;left:9167;top:4172;width:181;height:2" coordorigin="9167,4172" coordsize="181,0" path="m9167,4172l9348,4172e" filled="f" stroked="t" strokeweight=".442909pt" strokecolor="#F1F1F2">
                <v:path arrowok="t"/>
              </v:shape>
            </v:group>
            <v:group style="position:absolute;left:8761;top:4172;width:181;height:2" coordorigin="8761,4172" coordsize="181,2">
              <v:shape style="position:absolute;left:8761;top:4172;width:181;height:2" coordorigin="8761,4172" coordsize="181,0" path="m8761,4172l8942,4172e" filled="f" stroked="t" strokeweight=".442909pt" strokecolor="#F1F1F2">
                <v:path arrowok="t"/>
              </v:shape>
            </v:group>
            <v:group style="position:absolute;left:8356;top:4172;width:181;height:2" coordorigin="8356,4172" coordsize="181,2">
              <v:shape style="position:absolute;left:8356;top:4172;width:181;height:2" coordorigin="8356,4172" coordsize="181,0" path="m8356,4172l8536,4172e" filled="f" stroked="t" strokeweight=".442909pt" strokecolor="#F1F1F2">
                <v:path arrowok="t"/>
              </v:shape>
            </v:group>
            <v:group style="position:absolute;left:7950;top:4172;width:181;height:2" coordorigin="7950,4172" coordsize="181,2">
              <v:shape style="position:absolute;left:7950;top:4172;width:181;height:2" coordorigin="7950,4172" coordsize="181,0" path="m7950,4172l8131,4172e" filled="f" stroked="t" strokeweight=".442909pt" strokecolor="#F1F1F2">
                <v:path arrowok="t"/>
              </v:shape>
            </v:group>
            <v:group style="position:absolute;left:5923;top:4172;width:1802;height:2" coordorigin="5923,4172" coordsize="1802,2">
              <v:shape style="position:absolute;left:5923;top:4172;width:1802;height:2" coordorigin="5923,4172" coordsize="1802,0" path="m5923,4172l7725,4172e" filled="f" stroked="t" strokeweight=".442909pt" strokecolor="#F1F1F2">
                <v:path arrowok="t"/>
              </v:shape>
            </v:group>
            <v:group style="position:absolute;left:5518;top:4172;width:181;height:2" coordorigin="5518,4172" coordsize="181,2">
              <v:shape style="position:absolute;left:5518;top:4172;width:181;height:2" coordorigin="5518,4172" coordsize="181,0" path="m5518,4172l5698,4172e" filled="f" stroked="t" strokeweight=".442909pt" strokecolor="#F1F1F2">
                <v:path arrowok="t"/>
              </v:shape>
            </v:group>
            <v:group style="position:absolute;left:5112;top:4172;width:181;height:2" coordorigin="5112,4172" coordsize="181,2">
              <v:shape style="position:absolute;left:5112;top:4172;width:181;height:2" coordorigin="5112,4172" coordsize="181,0" path="m5112,4172l5292,4172e" filled="f" stroked="t" strokeweight=".442909pt" strokecolor="#F1F1F2">
                <v:path arrowok="t"/>
              </v:shape>
            </v:group>
            <v:group style="position:absolute;left:4706;top:4172;width:181;height:2" coordorigin="4706,4172" coordsize="181,2">
              <v:shape style="position:absolute;left:4706;top:4172;width:181;height:2" coordorigin="4706,4172" coordsize="181,0" path="m4706,4172l4887,4172e" filled="f" stroked="t" strokeweight=".442909pt" strokecolor="#F1F1F2">
                <v:path arrowok="t"/>
              </v:shape>
            </v:group>
            <v:group style="position:absolute;left:4301;top:4172;width:181;height:2" coordorigin="4301,4172" coordsize="181,2">
              <v:shape style="position:absolute;left:4301;top:4172;width:181;height:2" coordorigin="4301,4172" coordsize="181,0" path="m4301,4172l4481,4172e" filled="f" stroked="t" strokeweight=".442909pt" strokecolor="#F1F1F2">
                <v:path arrowok="t"/>
              </v:shape>
            </v:group>
            <v:group style="position:absolute;left:3895;top:4172;width:181;height:2" coordorigin="3895,4172" coordsize="181,2">
              <v:shape style="position:absolute;left:3895;top:4172;width:181;height:2" coordorigin="3895,4172" coordsize="181,0" path="m3895,4172l4076,4172e" filled="f" stroked="t" strokeweight=".442909pt" strokecolor="#F1F1F2">
                <v:path arrowok="t"/>
              </v:shape>
            </v:group>
            <v:group style="position:absolute;left:3489;top:4172;width:181;height:2" coordorigin="3489,4172" coordsize="181,2">
              <v:shape style="position:absolute;left:3489;top:4172;width:181;height:2" coordorigin="3489,4172" coordsize="181,0" path="m3489,4172l3670,4172e" filled="f" stroked="t" strokeweight=".442909pt" strokecolor="#F1F1F2">
                <v:path arrowok="t"/>
              </v:shape>
            </v:group>
            <v:group style="position:absolute;left:3084;top:4172;width:181;height:2" coordorigin="3084,4172" coordsize="181,2">
              <v:shape style="position:absolute;left:3084;top:4172;width:181;height:2" coordorigin="3084,4172" coordsize="181,0" path="m3084,4172l3264,4172e" filled="f" stroked="t" strokeweight=".442909pt" strokecolor="#F1F1F2">
                <v:path arrowok="t"/>
              </v:shape>
            </v:group>
            <v:group style="position:absolute;left:1147;top:4172;width:1712;height:2" coordorigin="1147,4172" coordsize="1712,2">
              <v:shape style="position:absolute;left:1147;top:4172;width:1712;height:2" coordorigin="1147,4172" coordsize="1712,0" path="m1147,4172l2859,4172e" filled="f" stroked="t" strokeweight=".442909pt" strokecolor="#F1F1F2">
                <v:path arrowok="t"/>
              </v:shape>
            </v:group>
            <v:group style="position:absolute;left:9978;top:4036;width:90;height:2" coordorigin="9978,4036" coordsize="90,2">
              <v:shape style="position:absolute;left:9978;top:4036;width:90;height:2" coordorigin="9978,4036" coordsize="90,0" path="m9978,4036l10068,4036e" filled="f" stroked="t" strokeweight=".442909pt" strokecolor="#F1F1F2">
                <v:path arrowok="t"/>
              </v:shape>
            </v:group>
            <v:group style="position:absolute;left:9573;top:4036;width:181;height:2" coordorigin="9573,4036" coordsize="181,2">
              <v:shape style="position:absolute;left:9573;top:4036;width:181;height:2" coordorigin="9573,4036" coordsize="181,0" path="m9573,4036l9753,4036e" filled="f" stroked="t" strokeweight=".442909pt" strokecolor="#F1F1F2">
                <v:path arrowok="t"/>
              </v:shape>
            </v:group>
            <v:group style="position:absolute;left:9167;top:4036;width:181;height:2" coordorigin="9167,4036" coordsize="181,2">
              <v:shape style="position:absolute;left:9167;top:4036;width:181;height:2" coordorigin="9167,4036" coordsize="181,0" path="m9167,4036l9348,4036e" filled="f" stroked="t" strokeweight=".442909pt" strokecolor="#F1F1F2">
                <v:path arrowok="t"/>
              </v:shape>
            </v:group>
            <v:group style="position:absolute;left:8761;top:4036;width:181;height:2" coordorigin="8761,4036" coordsize="181,2">
              <v:shape style="position:absolute;left:8761;top:4036;width:181;height:2" coordorigin="8761,4036" coordsize="181,0" path="m8761,4036l8942,4036e" filled="f" stroked="t" strokeweight=".442909pt" strokecolor="#F1F1F2">
                <v:path arrowok="t"/>
              </v:shape>
            </v:group>
            <v:group style="position:absolute;left:8356;top:4036;width:181;height:2" coordorigin="8356,4036" coordsize="181,2">
              <v:shape style="position:absolute;left:8356;top:4036;width:181;height:2" coordorigin="8356,4036" coordsize="181,0" path="m8356,4036l8536,4036e" filled="f" stroked="t" strokeweight=".442909pt" strokecolor="#F1F1F2">
                <v:path arrowok="t"/>
              </v:shape>
            </v:group>
            <v:group style="position:absolute;left:7950;top:4036;width:181;height:2" coordorigin="7950,4036" coordsize="181,2">
              <v:shape style="position:absolute;left:7950;top:4036;width:181;height:2" coordorigin="7950,4036" coordsize="181,0" path="m7950,4036l8131,4036e" filled="f" stroked="t" strokeweight=".442909pt" strokecolor="#F1F1F2">
                <v:path arrowok="t"/>
              </v:shape>
            </v:group>
            <v:group style="position:absolute;left:5923;top:4036;width:1802;height:2" coordorigin="5923,4036" coordsize="1802,2">
              <v:shape style="position:absolute;left:5923;top:4036;width:1802;height:2" coordorigin="5923,4036" coordsize="1802,0" path="m5923,4036l7725,4036e" filled="f" stroked="t" strokeweight=".442909pt" strokecolor="#F1F1F2">
                <v:path arrowok="t"/>
              </v:shape>
            </v:group>
            <v:group style="position:absolute;left:5518;top:4036;width:181;height:2" coordorigin="5518,4036" coordsize="181,2">
              <v:shape style="position:absolute;left:5518;top:4036;width:181;height:2" coordorigin="5518,4036" coordsize="181,0" path="m5518,4036l5698,4036e" filled="f" stroked="t" strokeweight=".442909pt" strokecolor="#F1F1F2">
                <v:path arrowok="t"/>
              </v:shape>
            </v:group>
            <v:group style="position:absolute;left:5112;top:4036;width:181;height:2" coordorigin="5112,4036" coordsize="181,2">
              <v:shape style="position:absolute;left:5112;top:4036;width:181;height:2" coordorigin="5112,4036" coordsize="181,0" path="m5112,4036l5292,4036e" filled="f" stroked="t" strokeweight=".442909pt" strokecolor="#F1F1F2">
                <v:path arrowok="t"/>
              </v:shape>
            </v:group>
            <v:group style="position:absolute;left:4706;top:4036;width:181;height:2" coordorigin="4706,4036" coordsize="181,2">
              <v:shape style="position:absolute;left:4706;top:4036;width:181;height:2" coordorigin="4706,4036" coordsize="181,0" path="m4706,4036l4887,4036e" filled="f" stroked="t" strokeweight=".442909pt" strokecolor="#F1F1F2">
                <v:path arrowok="t"/>
              </v:shape>
            </v:group>
            <v:group style="position:absolute;left:4301;top:4036;width:181;height:2" coordorigin="4301,4036" coordsize="181,2">
              <v:shape style="position:absolute;left:4301;top:4036;width:181;height:2" coordorigin="4301,4036" coordsize="181,0" path="m4301,4036l4481,4036e" filled="f" stroked="t" strokeweight=".442909pt" strokecolor="#F1F1F2">
                <v:path arrowok="t"/>
              </v:shape>
            </v:group>
            <v:group style="position:absolute;left:3895;top:4036;width:181;height:2" coordorigin="3895,4036" coordsize="181,2">
              <v:shape style="position:absolute;left:3895;top:4036;width:181;height:2" coordorigin="3895,4036" coordsize="181,0" path="m3895,4036l4076,4036e" filled="f" stroked="t" strokeweight=".442909pt" strokecolor="#F1F1F2">
                <v:path arrowok="t"/>
              </v:shape>
            </v:group>
            <v:group style="position:absolute;left:3489;top:4036;width:181;height:2" coordorigin="3489,4036" coordsize="181,2">
              <v:shape style="position:absolute;left:3489;top:4036;width:181;height:2" coordorigin="3489,4036" coordsize="181,0" path="m3489,4036l3670,4036e" filled="f" stroked="t" strokeweight=".442909pt" strokecolor="#F1F1F2">
                <v:path arrowok="t"/>
              </v:shape>
            </v:group>
            <v:group style="position:absolute;left:1147;top:4036;width:2118;height:2" coordorigin="1147,4036" coordsize="2118,2">
              <v:shape style="position:absolute;left:1147;top:4036;width:2118;height:2" coordorigin="1147,4036" coordsize="2118,0" path="m1147,4036l3264,4036e" filled="f" stroked="t" strokeweight=".442909pt" strokecolor="#F1F1F2">
                <v:path arrowok="t"/>
              </v:shape>
            </v:group>
            <v:group style="position:absolute;left:9978;top:3899;width:90;height:2" coordorigin="9978,3899" coordsize="90,2">
              <v:shape style="position:absolute;left:9978;top:3899;width:90;height:2" coordorigin="9978,3899" coordsize="90,0" path="m9978,3899l10068,3899e" filled="f" stroked="t" strokeweight=".442909pt" strokecolor="#F1F1F2">
                <v:path arrowok="t"/>
              </v:shape>
            </v:group>
            <v:group style="position:absolute;left:9573;top:3899;width:181;height:2" coordorigin="9573,3899" coordsize="181,2">
              <v:shape style="position:absolute;left:9573;top:3899;width:181;height:2" coordorigin="9573,3899" coordsize="181,0" path="m9573,3899l9753,3899e" filled="f" stroked="t" strokeweight=".442909pt" strokecolor="#F1F1F2">
                <v:path arrowok="t"/>
              </v:shape>
            </v:group>
            <v:group style="position:absolute;left:9167;top:3899;width:181;height:2" coordorigin="9167,3899" coordsize="181,2">
              <v:shape style="position:absolute;left:9167;top:3899;width:181;height:2" coordorigin="9167,3899" coordsize="181,0" path="m9167,3899l9348,3899e" filled="f" stroked="t" strokeweight=".442909pt" strokecolor="#F1F1F2">
                <v:path arrowok="t"/>
              </v:shape>
            </v:group>
            <v:group style="position:absolute;left:8761;top:3899;width:181;height:2" coordorigin="8761,3899" coordsize="181,2">
              <v:shape style="position:absolute;left:8761;top:3899;width:181;height:2" coordorigin="8761,3899" coordsize="181,0" path="m8761,3899l8942,3899e" filled="f" stroked="t" strokeweight=".442909pt" strokecolor="#F1F1F2">
                <v:path arrowok="t"/>
              </v:shape>
            </v:group>
            <v:group style="position:absolute;left:8356;top:3899;width:181;height:2" coordorigin="8356,3899" coordsize="181,2">
              <v:shape style="position:absolute;left:8356;top:3899;width:181;height:2" coordorigin="8356,3899" coordsize="181,0" path="m8356,3899l8536,3899e" filled="f" stroked="t" strokeweight=".442909pt" strokecolor="#F1F1F2">
                <v:path arrowok="t"/>
              </v:shape>
            </v:group>
            <v:group style="position:absolute;left:5923;top:3899;width:2207;height:2" coordorigin="5923,3899" coordsize="2207,2">
              <v:shape style="position:absolute;left:5923;top:3899;width:2207;height:2" coordorigin="5923,3899" coordsize="2207,0" path="m5923,3899l8131,3899e" filled="f" stroked="t" strokeweight=".442909pt" strokecolor="#F1F1F2">
                <v:path arrowok="t"/>
              </v:shape>
            </v:group>
            <v:group style="position:absolute;left:5518;top:3899;width:181;height:2" coordorigin="5518,3899" coordsize="181,2">
              <v:shape style="position:absolute;left:5518;top:3899;width:181;height:2" coordorigin="5518,3899" coordsize="181,0" path="m5518,3899l5698,3899e" filled="f" stroked="t" strokeweight=".442909pt" strokecolor="#F1F1F2">
                <v:path arrowok="t"/>
              </v:shape>
            </v:group>
            <v:group style="position:absolute;left:5112;top:3899;width:181;height:2" coordorigin="5112,3899" coordsize="181,2">
              <v:shape style="position:absolute;left:5112;top:3899;width:181;height:2" coordorigin="5112,3899" coordsize="181,0" path="m5112,3899l5292,3899e" filled="f" stroked="t" strokeweight=".442909pt" strokecolor="#F1F1F2">
                <v:path arrowok="t"/>
              </v:shape>
            </v:group>
            <v:group style="position:absolute;left:4706;top:3899;width:181;height:2" coordorigin="4706,3899" coordsize="181,2">
              <v:shape style="position:absolute;left:4706;top:3899;width:181;height:2" coordorigin="4706,3899" coordsize="181,0" path="m4706,3899l4887,3899e" filled="f" stroked="t" strokeweight=".442909pt" strokecolor="#F1F1F2">
                <v:path arrowok="t"/>
              </v:shape>
            </v:group>
            <v:group style="position:absolute;left:4301;top:3899;width:181;height:2" coordorigin="4301,3899" coordsize="181,2">
              <v:shape style="position:absolute;left:4301;top:3899;width:181;height:2" coordorigin="4301,3899" coordsize="181,0" path="m4301,3899l4481,3899e" filled="f" stroked="t" strokeweight=".442909pt" strokecolor="#F1F1F2">
                <v:path arrowok="t"/>
              </v:shape>
            </v:group>
            <v:group style="position:absolute;left:3895;top:3899;width:181;height:2" coordorigin="3895,3899" coordsize="181,2">
              <v:shape style="position:absolute;left:3895;top:3899;width:181;height:2" coordorigin="3895,3899" coordsize="181,0" path="m3895,3899l4076,3899e" filled="f" stroked="t" strokeweight=".442909pt" strokecolor="#F1F1F2">
                <v:path arrowok="t"/>
              </v:shape>
            </v:group>
            <v:group style="position:absolute;left:1147;top:3899;width:2523;height:2" coordorigin="1147,3899" coordsize="2523,2">
              <v:shape style="position:absolute;left:1147;top:3899;width:2523;height:2" coordorigin="1147,3899" coordsize="2523,0" path="m1147,3899l3670,3899e" filled="f" stroked="t" strokeweight=".442909pt" strokecolor="#F1F1F2">
                <v:path arrowok="t"/>
              </v:shape>
            </v:group>
            <v:group style="position:absolute;left:9978;top:3761;width:90;height:2" coordorigin="9978,3761" coordsize="90,2">
              <v:shape style="position:absolute;left:9978;top:3761;width:90;height:2" coordorigin="9978,3761" coordsize="90,0" path="m9978,3761l10068,3761e" filled="f" stroked="t" strokeweight=".442909pt" strokecolor="#F1F1F2">
                <v:path arrowok="t"/>
              </v:shape>
            </v:group>
            <v:group style="position:absolute;left:9573;top:3761;width:181;height:2" coordorigin="9573,3761" coordsize="181,2">
              <v:shape style="position:absolute;left:9573;top:3761;width:181;height:2" coordorigin="9573,3761" coordsize="181,0" path="m9573,3761l9753,3761e" filled="f" stroked="t" strokeweight=".442909pt" strokecolor="#F1F1F2">
                <v:path arrowok="t"/>
              </v:shape>
            </v:group>
            <v:group style="position:absolute;left:9167;top:3761;width:181;height:2" coordorigin="9167,3761" coordsize="181,2">
              <v:shape style="position:absolute;left:9167;top:3761;width:181;height:2" coordorigin="9167,3761" coordsize="181,0" path="m9167,3761l9348,3761e" filled="f" stroked="t" strokeweight=".442909pt" strokecolor="#F1F1F2">
                <v:path arrowok="t"/>
              </v:shape>
            </v:group>
            <v:group style="position:absolute;left:8761;top:3761;width:181;height:2" coordorigin="8761,3761" coordsize="181,2">
              <v:shape style="position:absolute;left:8761;top:3761;width:181;height:2" coordorigin="8761,3761" coordsize="181,0" path="m8761,3761l8942,3761e" filled="f" stroked="t" strokeweight=".442909pt" strokecolor="#F1F1F2">
                <v:path arrowok="t"/>
              </v:shape>
            </v:group>
            <v:group style="position:absolute;left:8356;top:3761;width:181;height:2" coordorigin="8356,3761" coordsize="181,2">
              <v:shape style="position:absolute;left:8356;top:3761;width:181;height:2" coordorigin="8356,3761" coordsize="181,0" path="m8356,3761l8536,3761e" filled="f" stroked="t" strokeweight=".442909pt" strokecolor="#F1F1F2">
                <v:path arrowok="t"/>
              </v:shape>
            </v:group>
            <v:group style="position:absolute;left:5923;top:3761;width:2207;height:2" coordorigin="5923,3761" coordsize="2207,2">
              <v:shape style="position:absolute;left:5923;top:3761;width:2207;height:2" coordorigin="5923,3761" coordsize="2207,0" path="m5923,3761l8131,3761e" filled="f" stroked="t" strokeweight=".442909pt" strokecolor="#F1F1F2">
                <v:path arrowok="t"/>
              </v:shape>
            </v:group>
            <v:group style="position:absolute;left:5518;top:3761;width:181;height:2" coordorigin="5518,3761" coordsize="181,2">
              <v:shape style="position:absolute;left:5518;top:3761;width:181;height:2" coordorigin="5518,3761" coordsize="181,0" path="m5518,3761l5698,3761e" filled="f" stroked="t" strokeweight=".442909pt" strokecolor="#F1F1F2">
                <v:path arrowok="t"/>
              </v:shape>
            </v:group>
            <v:group style="position:absolute;left:5112;top:3761;width:181;height:2" coordorigin="5112,3761" coordsize="181,2">
              <v:shape style="position:absolute;left:5112;top:3761;width:181;height:2" coordorigin="5112,3761" coordsize="181,0" path="m5112,3761l5292,3761e" filled="f" stroked="t" strokeweight=".442909pt" strokecolor="#F1F1F2">
                <v:path arrowok="t"/>
              </v:shape>
            </v:group>
            <v:group style="position:absolute;left:4706;top:3761;width:181;height:2" coordorigin="4706,3761" coordsize="181,2">
              <v:shape style="position:absolute;left:4706;top:3761;width:181;height:2" coordorigin="4706,3761" coordsize="181,0" path="m4706,3761l4887,3761e" filled="f" stroked="t" strokeweight=".442909pt" strokecolor="#F1F1F2">
                <v:path arrowok="t"/>
              </v:shape>
            </v:group>
            <v:group style="position:absolute;left:4301;top:3761;width:181;height:2" coordorigin="4301,3761" coordsize="181,2">
              <v:shape style="position:absolute;left:4301;top:3761;width:181;height:2" coordorigin="4301,3761" coordsize="181,0" path="m4301,3761l4481,3761e" filled="f" stroked="t" strokeweight=".442909pt" strokecolor="#F1F1F2">
                <v:path arrowok="t"/>
              </v:shape>
            </v:group>
            <v:group style="position:absolute;left:3895;top:3761;width:181;height:2" coordorigin="3895,3761" coordsize="181,2">
              <v:shape style="position:absolute;left:3895;top:3761;width:181;height:2" coordorigin="3895,3761" coordsize="181,0" path="m3895,3761l4076,3761e" filled="f" stroked="t" strokeweight=".442909pt" strokecolor="#F1F1F2">
                <v:path arrowok="t"/>
              </v:shape>
            </v:group>
            <v:group style="position:absolute;left:1147;top:3761;width:2523;height:2" coordorigin="1147,3761" coordsize="2523,2">
              <v:shape style="position:absolute;left:1147;top:3761;width:2523;height:2" coordorigin="1147,3761" coordsize="2523,0" path="m1147,3761l3670,3761e" filled="f" stroked="t" strokeweight=".442909pt" strokecolor="#F1F1F2">
                <v:path arrowok="t"/>
              </v:shape>
            </v:group>
            <v:group style="position:absolute;left:9978;top:3624;width:90;height:2" coordorigin="9978,3624" coordsize="90,2">
              <v:shape style="position:absolute;left:9978;top:3624;width:90;height:2" coordorigin="9978,3624" coordsize="90,0" path="m9978,3624l10068,3624e" filled="f" stroked="t" strokeweight=".442909pt" strokecolor="#F1F1F2">
                <v:path arrowok="t"/>
              </v:shape>
            </v:group>
            <v:group style="position:absolute;left:9573;top:3624;width:181;height:2" coordorigin="9573,3624" coordsize="181,2">
              <v:shape style="position:absolute;left:9573;top:3624;width:181;height:2" coordorigin="9573,3624" coordsize="181,0" path="m9573,3624l9753,3624e" filled="f" stroked="t" strokeweight=".442909pt" strokecolor="#F1F1F2">
                <v:path arrowok="t"/>
              </v:shape>
            </v:group>
            <v:group style="position:absolute;left:9167;top:3624;width:181;height:2" coordorigin="9167,3624" coordsize="181,2">
              <v:shape style="position:absolute;left:9167;top:3624;width:181;height:2" coordorigin="9167,3624" coordsize="181,0" path="m9167,3624l9348,3624e" filled="f" stroked="t" strokeweight=".442909pt" strokecolor="#F1F1F2">
                <v:path arrowok="t"/>
              </v:shape>
            </v:group>
            <v:group style="position:absolute;left:8761;top:3624;width:181;height:2" coordorigin="8761,3624" coordsize="181,2">
              <v:shape style="position:absolute;left:8761;top:3624;width:181;height:2" coordorigin="8761,3624" coordsize="181,0" path="m8761,3624l8942,3624e" filled="f" stroked="t" strokeweight=".442909pt" strokecolor="#F1F1F2">
                <v:path arrowok="t"/>
              </v:shape>
            </v:group>
            <v:group style="position:absolute;left:5923;top:3624;width:2613;height:2" coordorigin="5923,3624" coordsize="2613,2">
              <v:shape style="position:absolute;left:5923;top:3624;width:2613;height:2" coordorigin="5923,3624" coordsize="2613,0" path="m5923,3624l8536,3624e" filled="f" stroked="t" strokeweight=".442909pt" strokecolor="#F1F1F2">
                <v:path arrowok="t"/>
              </v:shape>
            </v:group>
            <v:group style="position:absolute;left:5518;top:3624;width:181;height:2" coordorigin="5518,3624" coordsize="181,2">
              <v:shape style="position:absolute;left:5518;top:3624;width:181;height:2" coordorigin="5518,3624" coordsize="181,0" path="m5518,3624l5698,3624e" filled="f" stroked="t" strokeweight=".442909pt" strokecolor="#F1F1F2">
                <v:path arrowok="t"/>
              </v:shape>
            </v:group>
            <v:group style="position:absolute;left:5112;top:3624;width:181;height:2" coordorigin="5112,3624" coordsize="181,2">
              <v:shape style="position:absolute;left:5112;top:3624;width:181;height:2" coordorigin="5112,3624" coordsize="181,0" path="m5112,3624l5292,3624e" filled="f" stroked="t" strokeweight=".442909pt" strokecolor="#F1F1F2">
                <v:path arrowok="t"/>
              </v:shape>
            </v:group>
            <v:group style="position:absolute;left:4706;top:3624;width:181;height:2" coordorigin="4706,3624" coordsize="181,2">
              <v:shape style="position:absolute;left:4706;top:3624;width:181;height:2" coordorigin="4706,3624" coordsize="181,0" path="m4706,3624l4887,3624e" filled="f" stroked="t" strokeweight=".442909pt" strokecolor="#F1F1F2">
                <v:path arrowok="t"/>
              </v:shape>
            </v:group>
            <v:group style="position:absolute;left:4301;top:3624;width:181;height:2" coordorigin="4301,3624" coordsize="181,2">
              <v:shape style="position:absolute;left:4301;top:3624;width:181;height:2" coordorigin="4301,3624" coordsize="181,0" path="m4301,3624l4481,3624e" filled="f" stroked="t" strokeweight=".442909pt" strokecolor="#F1F1F2">
                <v:path arrowok="t"/>
              </v:shape>
            </v:group>
            <v:group style="position:absolute;left:1147;top:3624;width:2929;height:2" coordorigin="1147,3624" coordsize="2929,2">
              <v:shape style="position:absolute;left:1147;top:3624;width:2929;height:2" coordorigin="1147,3624" coordsize="2929,0" path="m1147,3624l4076,3624e" filled="f" stroked="t" strokeweight=".442909pt" strokecolor="#F1F1F2">
                <v:path arrowok="t"/>
              </v:shape>
            </v:group>
            <v:group style="position:absolute;left:9978;top:3488;width:90;height:2" coordorigin="9978,3488" coordsize="90,2">
              <v:shape style="position:absolute;left:9978;top:3488;width:90;height:2" coordorigin="9978,3488" coordsize="90,0" path="m9978,3488l10068,3488e" filled="f" stroked="t" strokeweight=".442909pt" strokecolor="#F1F1F2">
                <v:path arrowok="t"/>
              </v:shape>
            </v:group>
            <v:group style="position:absolute;left:9573;top:3488;width:181;height:2" coordorigin="9573,3488" coordsize="181,2">
              <v:shape style="position:absolute;left:9573;top:3488;width:181;height:2" coordorigin="9573,3488" coordsize="181,0" path="m9573,3488l9753,3488e" filled="f" stroked="t" strokeweight=".442909pt" strokecolor="#F1F1F2">
                <v:path arrowok="t"/>
              </v:shape>
            </v:group>
            <v:group style="position:absolute;left:9167;top:3488;width:181;height:2" coordorigin="9167,3488" coordsize="181,2">
              <v:shape style="position:absolute;left:9167;top:3488;width:181;height:2" coordorigin="9167,3488" coordsize="181,0" path="m9167,3488l9348,3488e" filled="f" stroked="t" strokeweight=".442909pt" strokecolor="#F1F1F2">
                <v:path arrowok="t"/>
              </v:shape>
            </v:group>
            <v:group style="position:absolute;left:8761;top:3488;width:181;height:2" coordorigin="8761,3488" coordsize="181,2">
              <v:shape style="position:absolute;left:8761;top:3488;width:181;height:2" coordorigin="8761,3488" coordsize="181,0" path="m8761,3488l8942,3488e" filled="f" stroked="t" strokeweight=".442909pt" strokecolor="#F1F1F2">
                <v:path arrowok="t"/>
              </v:shape>
            </v:group>
            <v:group style="position:absolute;left:5923;top:3488;width:2613;height:2" coordorigin="5923,3488" coordsize="2613,2">
              <v:shape style="position:absolute;left:5923;top:3488;width:2613;height:2" coordorigin="5923,3488" coordsize="2613,0" path="m5923,3488l8536,3488e" filled="f" stroked="t" strokeweight=".442909pt" strokecolor="#F1F1F2">
                <v:path arrowok="t"/>
              </v:shape>
            </v:group>
            <v:group style="position:absolute;left:5518;top:3488;width:181;height:2" coordorigin="5518,3488" coordsize="181,2">
              <v:shape style="position:absolute;left:5518;top:3488;width:181;height:2" coordorigin="5518,3488" coordsize="181,0" path="m5518,3488l5698,3488e" filled="f" stroked="t" strokeweight=".442909pt" strokecolor="#F1F1F2">
                <v:path arrowok="t"/>
              </v:shape>
            </v:group>
            <v:group style="position:absolute;left:5112;top:3488;width:181;height:2" coordorigin="5112,3488" coordsize="181,2">
              <v:shape style="position:absolute;left:5112;top:3488;width:181;height:2" coordorigin="5112,3488" coordsize="181,0" path="m5112,3488l5292,3488e" filled="f" stroked="t" strokeweight=".442909pt" strokecolor="#F1F1F2">
                <v:path arrowok="t"/>
              </v:shape>
            </v:group>
            <v:group style="position:absolute;left:4706;top:3488;width:181;height:2" coordorigin="4706,3488" coordsize="181,2">
              <v:shape style="position:absolute;left:4706;top:3488;width:181;height:2" coordorigin="4706,3488" coordsize="181,0" path="m4706,3488l4887,3488e" filled="f" stroked="t" strokeweight=".442909pt" strokecolor="#F1F1F2">
                <v:path arrowok="t"/>
              </v:shape>
            </v:group>
            <v:group style="position:absolute;left:4301;top:3488;width:181;height:2" coordorigin="4301,3488" coordsize="181,2">
              <v:shape style="position:absolute;left:4301;top:3488;width:181;height:2" coordorigin="4301,3488" coordsize="181,0" path="m4301,3488l4481,3488e" filled="f" stroked="t" strokeweight=".442909pt" strokecolor="#F1F1F2">
                <v:path arrowok="t"/>
              </v:shape>
            </v:group>
            <v:group style="position:absolute;left:1147;top:3488;width:2929;height:2" coordorigin="1147,3488" coordsize="2929,2">
              <v:shape style="position:absolute;left:1147;top:3488;width:2929;height:2" coordorigin="1147,3488" coordsize="2929,0" path="m1147,3488l4076,3488e" filled="f" stroked="t" strokeweight=".442909pt" strokecolor="#F1F1F2">
                <v:path arrowok="t"/>
              </v:shape>
            </v:group>
            <v:group style="position:absolute;left:9978;top:3350;width:90;height:2" coordorigin="9978,3350" coordsize="90,2">
              <v:shape style="position:absolute;left:9978;top:3350;width:90;height:2" coordorigin="9978,3350" coordsize="90,0" path="m9978,3350l10068,3350e" filled="f" stroked="t" strokeweight=".442909pt" strokecolor="#F1F1F2">
                <v:path arrowok="t"/>
              </v:shape>
            </v:group>
            <v:group style="position:absolute;left:9573;top:3350;width:181;height:2" coordorigin="9573,3350" coordsize="181,2">
              <v:shape style="position:absolute;left:9573;top:3350;width:181;height:2" coordorigin="9573,3350" coordsize="181,0" path="m9573,3350l9753,3350e" filled="f" stroked="t" strokeweight=".442909pt" strokecolor="#F1F1F2">
                <v:path arrowok="t"/>
              </v:shape>
            </v:group>
            <v:group style="position:absolute;left:9167;top:3350;width:181;height:2" coordorigin="9167,3350" coordsize="181,2">
              <v:shape style="position:absolute;left:9167;top:3350;width:181;height:2" coordorigin="9167,3350" coordsize="181,0" path="m9167,3350l9348,3350e" filled="f" stroked="t" strokeweight=".442909pt" strokecolor="#F1F1F2">
                <v:path arrowok="t"/>
              </v:shape>
            </v:group>
            <v:group style="position:absolute;left:5923;top:3350;width:3019;height:2" coordorigin="5923,3350" coordsize="3019,2">
              <v:shape style="position:absolute;left:5923;top:3350;width:3019;height:2" coordorigin="5923,3350" coordsize="3019,0" path="m5923,3350l8942,3350e" filled="f" stroked="t" strokeweight=".442909pt" strokecolor="#F1F1F2">
                <v:path arrowok="t"/>
              </v:shape>
            </v:group>
            <v:group style="position:absolute;left:5518;top:3350;width:181;height:2" coordorigin="5518,3350" coordsize="181,2">
              <v:shape style="position:absolute;left:5518;top:3350;width:181;height:2" coordorigin="5518,3350" coordsize="181,0" path="m5518,3350l5698,3350e" filled="f" stroked="t" strokeweight=".442909pt" strokecolor="#F1F1F2">
                <v:path arrowok="t"/>
              </v:shape>
            </v:group>
            <v:group style="position:absolute;left:5112;top:3350;width:181;height:2" coordorigin="5112,3350" coordsize="181,2">
              <v:shape style="position:absolute;left:5112;top:3350;width:181;height:2" coordorigin="5112,3350" coordsize="181,0" path="m5112,3350l5292,3350e" filled="f" stroked="t" strokeweight=".442909pt" strokecolor="#F1F1F2">
                <v:path arrowok="t"/>
              </v:shape>
            </v:group>
            <v:group style="position:absolute;left:4706;top:3350;width:181;height:2" coordorigin="4706,3350" coordsize="181,2">
              <v:shape style="position:absolute;left:4706;top:3350;width:181;height:2" coordorigin="4706,3350" coordsize="181,0" path="m4706,3350l4887,3350e" filled="f" stroked="t" strokeweight=".442909pt" strokecolor="#F1F1F2">
                <v:path arrowok="t"/>
              </v:shape>
            </v:group>
            <v:group style="position:absolute;left:1147;top:3350;width:3335;height:2" coordorigin="1147,3350" coordsize="3335,2">
              <v:shape style="position:absolute;left:1147;top:3350;width:3335;height:2" coordorigin="1147,3350" coordsize="3335,0" path="m1147,3350l4481,3350e" filled="f" stroked="t" strokeweight=".442909pt" strokecolor="#F1F1F2">
                <v:path arrowok="t"/>
              </v:shape>
            </v:group>
            <v:group style="position:absolute;left:9978;top:3213;width:90;height:2" coordorigin="9978,3213" coordsize="90,2">
              <v:shape style="position:absolute;left:9978;top:3213;width:90;height:2" coordorigin="9978,3213" coordsize="90,0" path="m9978,3213l10068,3213e" filled="f" stroked="t" strokeweight=".442909pt" strokecolor="#F1F1F2">
                <v:path arrowok="t"/>
              </v:shape>
            </v:group>
            <v:group style="position:absolute;left:9573;top:3213;width:181;height:2" coordorigin="9573,3213" coordsize="181,2">
              <v:shape style="position:absolute;left:9573;top:3213;width:181;height:2" coordorigin="9573,3213" coordsize="181,0" path="m9573,3213l9753,3213e" filled="f" stroked="t" strokeweight=".442909pt" strokecolor="#F1F1F2">
                <v:path arrowok="t"/>
              </v:shape>
            </v:group>
            <v:group style="position:absolute;left:9167;top:3213;width:181;height:2" coordorigin="9167,3213" coordsize="181,2">
              <v:shape style="position:absolute;left:9167;top:3213;width:181;height:2" coordorigin="9167,3213" coordsize="181,0" path="m9167,3213l9348,3213e" filled="f" stroked="t" strokeweight=".442909pt" strokecolor="#F1F1F2">
                <v:path arrowok="t"/>
              </v:shape>
            </v:group>
            <v:group style="position:absolute;left:5923;top:3213;width:3019;height:2" coordorigin="5923,3213" coordsize="3019,2">
              <v:shape style="position:absolute;left:5923;top:3213;width:3019;height:2" coordorigin="5923,3213" coordsize="3019,0" path="m5923,3213l8942,3213e" filled="f" stroked="t" strokeweight=".442909pt" strokecolor="#F1F1F2">
                <v:path arrowok="t"/>
              </v:shape>
            </v:group>
            <v:group style="position:absolute;left:5518;top:3213;width:181;height:2" coordorigin="5518,3213" coordsize="181,2">
              <v:shape style="position:absolute;left:5518;top:3213;width:181;height:2" coordorigin="5518,3213" coordsize="181,0" path="m5518,3213l5698,3213e" filled="f" stroked="t" strokeweight=".442909pt" strokecolor="#F1F1F2">
                <v:path arrowok="t"/>
              </v:shape>
            </v:group>
            <v:group style="position:absolute;left:5112;top:3213;width:181;height:2" coordorigin="5112,3213" coordsize="181,2">
              <v:shape style="position:absolute;left:5112;top:3213;width:181;height:2" coordorigin="5112,3213" coordsize="181,0" path="m5112,3213l5292,3213e" filled="f" stroked="t" strokeweight=".442909pt" strokecolor="#F1F1F2">
                <v:path arrowok="t"/>
              </v:shape>
            </v:group>
            <v:group style="position:absolute;left:4706;top:3213;width:181;height:2" coordorigin="4706,3213" coordsize="181,2">
              <v:shape style="position:absolute;left:4706;top:3213;width:181;height:2" coordorigin="4706,3213" coordsize="181,0" path="m4706,3213l4887,3213e" filled="f" stroked="t" strokeweight=".442909pt" strokecolor="#F1F1F2">
                <v:path arrowok="t"/>
              </v:shape>
            </v:group>
            <v:group style="position:absolute;left:1147;top:3213;width:3335;height:2" coordorigin="1147,3213" coordsize="3335,2">
              <v:shape style="position:absolute;left:1147;top:3213;width:3335;height:2" coordorigin="1147,3213" coordsize="3335,0" path="m1147,3213l4481,3213e" filled="f" stroked="t" strokeweight=".442909pt" strokecolor="#F1F1F2">
                <v:path arrowok="t"/>
              </v:shape>
            </v:group>
            <v:group style="position:absolute;left:9978;top:3075;width:90;height:2" coordorigin="9978,3075" coordsize="90,2">
              <v:shape style="position:absolute;left:9978;top:3075;width:90;height:2" coordorigin="9978,3075" coordsize="90,0" path="m9978,3075l10068,3075e" filled="f" stroked="t" strokeweight=".442909pt" strokecolor="#F1F1F2">
                <v:path arrowok="t"/>
              </v:shape>
            </v:group>
            <v:group style="position:absolute;left:9573;top:3075;width:181;height:2" coordorigin="9573,3075" coordsize="181,2">
              <v:shape style="position:absolute;left:9573;top:3075;width:181;height:2" coordorigin="9573,3075" coordsize="181,0" path="m9573,3075l9753,3075e" filled="f" stroked="t" strokeweight=".442909pt" strokecolor="#F1F1F2">
                <v:path arrowok="t"/>
              </v:shape>
            </v:group>
            <v:group style="position:absolute;left:5923;top:3075;width:3424;height:2" coordorigin="5923,3075" coordsize="3424,2">
              <v:shape style="position:absolute;left:5923;top:3075;width:3424;height:2" coordorigin="5923,3075" coordsize="3424,0" path="m5923,3075l9348,3075e" filled="f" stroked="t" strokeweight=".442909pt" strokecolor="#F1F1F2">
                <v:path arrowok="t"/>
              </v:shape>
            </v:group>
            <v:group style="position:absolute;left:5518;top:3075;width:181;height:2" coordorigin="5518,3075" coordsize="181,2">
              <v:shape style="position:absolute;left:5518;top:3075;width:181;height:2" coordorigin="5518,3075" coordsize="181,0" path="m5518,3075l5698,3075e" filled="f" stroked="t" strokeweight=".442909pt" strokecolor="#F1F1F2">
                <v:path arrowok="t"/>
              </v:shape>
            </v:group>
            <v:group style="position:absolute;left:5112;top:3075;width:181;height:2" coordorigin="5112,3075" coordsize="181,2">
              <v:shape style="position:absolute;left:5112;top:3075;width:181;height:2" coordorigin="5112,3075" coordsize="181,0" path="m5112,3075l5292,3075e" filled="f" stroked="t" strokeweight=".442909pt" strokecolor="#F1F1F2">
                <v:path arrowok="t"/>
              </v:shape>
            </v:group>
            <v:group style="position:absolute;left:1147;top:3075;width:3740;height:2" coordorigin="1147,3075" coordsize="3740,2">
              <v:shape style="position:absolute;left:1147;top:3075;width:3740;height:2" coordorigin="1147,3075" coordsize="3740,0" path="m1147,3075l4887,3075e" filled="f" stroked="t" strokeweight=".442909pt" strokecolor="#F1F1F2">
                <v:path arrowok="t"/>
              </v:shape>
            </v:group>
            <v:group style="position:absolute;left:9978;top:2939;width:90;height:2" coordorigin="9978,2939" coordsize="90,2">
              <v:shape style="position:absolute;left:9978;top:2939;width:90;height:2" coordorigin="9978,2939" coordsize="90,0" path="m9978,2939l10068,2939e" filled="f" stroked="t" strokeweight=".442909pt" strokecolor="#F1F1F2">
                <v:path arrowok="t"/>
              </v:shape>
            </v:group>
            <v:group style="position:absolute;left:9573;top:2939;width:181;height:2" coordorigin="9573,2939" coordsize="181,2">
              <v:shape style="position:absolute;left:9573;top:2939;width:181;height:2" coordorigin="9573,2939" coordsize="181,0" path="m9573,2939l9753,2939e" filled="f" stroked="t" strokeweight=".442909pt" strokecolor="#F1F1F2">
                <v:path arrowok="t"/>
              </v:shape>
            </v:group>
            <v:group style="position:absolute;left:5923;top:2939;width:3424;height:2" coordorigin="5923,2939" coordsize="3424,2">
              <v:shape style="position:absolute;left:5923;top:2939;width:3424;height:2" coordorigin="5923,2939" coordsize="3424,0" path="m5923,2939l9348,2939e" filled="f" stroked="t" strokeweight=".442909pt" strokecolor="#F1F1F2">
                <v:path arrowok="t"/>
              </v:shape>
            </v:group>
            <v:group style="position:absolute;left:5518;top:2939;width:181;height:2" coordorigin="5518,2939" coordsize="181,2">
              <v:shape style="position:absolute;left:5518;top:2939;width:181;height:2" coordorigin="5518,2939" coordsize="181,0" path="m5518,2939l5698,2939e" filled="f" stroked="t" strokeweight=".442909pt" strokecolor="#F1F1F2">
                <v:path arrowok="t"/>
              </v:shape>
            </v:group>
            <v:group style="position:absolute;left:5112;top:2939;width:181;height:2" coordorigin="5112,2939" coordsize="181,2">
              <v:shape style="position:absolute;left:5112;top:2939;width:181;height:2" coordorigin="5112,2939" coordsize="181,0" path="m5112,2939l5292,2939e" filled="f" stroked="t" strokeweight=".442909pt" strokecolor="#F1F1F2">
                <v:path arrowok="t"/>
              </v:shape>
            </v:group>
            <v:group style="position:absolute;left:1147;top:2939;width:3740;height:2" coordorigin="1147,2939" coordsize="3740,2">
              <v:shape style="position:absolute;left:1147;top:2939;width:3740;height:2" coordorigin="1147,2939" coordsize="3740,0" path="m1147,2939l4887,2939e" filled="f" stroked="t" strokeweight=".442909pt" strokecolor="#F1F1F2">
                <v:path arrowok="t"/>
              </v:shape>
            </v:group>
            <v:group style="position:absolute;left:9978;top:2802;width:90;height:2" coordorigin="9978,2802" coordsize="90,2">
              <v:shape style="position:absolute;left:9978;top:2802;width:90;height:2" coordorigin="9978,2802" coordsize="90,0" path="m9978,2802l10068,2802e" filled="f" stroked="t" strokeweight=".442909pt" strokecolor="#F1F1F2">
                <v:path arrowok="t"/>
              </v:shape>
            </v:group>
            <v:group style="position:absolute;left:5923;top:2802;width:3830;height:2" coordorigin="5923,2802" coordsize="3830,2">
              <v:shape style="position:absolute;left:5923;top:2802;width:3830;height:2" coordorigin="5923,2802" coordsize="3830,0" path="m5923,2802l9753,2802e" filled="f" stroked="t" strokeweight=".442909pt" strokecolor="#F1F1F2">
                <v:path arrowok="t"/>
              </v:shape>
            </v:group>
            <v:group style="position:absolute;left:5518;top:2802;width:181;height:2" coordorigin="5518,2802" coordsize="181,2">
              <v:shape style="position:absolute;left:5518;top:2802;width:181;height:2" coordorigin="5518,2802" coordsize="181,0" path="m5518,2802l5698,2802e" filled="f" stroked="t" strokeweight=".442909pt" strokecolor="#F1F1F2">
                <v:path arrowok="t"/>
              </v:shape>
            </v:group>
            <v:group style="position:absolute;left:1147;top:2802;width:4146;height:2" coordorigin="1147,2802" coordsize="4146,2">
              <v:shape style="position:absolute;left:1147;top:2802;width:4146;height:2" coordorigin="1147,2802" coordsize="4146,0" path="m1147,2802l5292,2802e" filled="f" stroked="t" strokeweight=".442909pt" strokecolor="#F1F1F2">
                <v:path arrowok="t"/>
              </v:shape>
            </v:group>
            <v:group style="position:absolute;left:9978;top:2664;width:90;height:2" coordorigin="9978,2664" coordsize="90,2">
              <v:shape style="position:absolute;left:9978;top:2664;width:90;height:2" coordorigin="9978,2664" coordsize="90,0" path="m9978,2664l10068,2664e" filled="f" stroked="t" strokeweight=".442909pt" strokecolor="#F1F1F2">
                <v:path arrowok="t"/>
              </v:shape>
            </v:group>
            <v:group style="position:absolute;left:5923;top:2664;width:3830;height:2" coordorigin="5923,2664" coordsize="3830,2">
              <v:shape style="position:absolute;left:5923;top:2664;width:3830;height:2" coordorigin="5923,2664" coordsize="3830,0" path="m5923,2664l9753,2664e" filled="f" stroked="t" strokeweight=".442909pt" strokecolor="#F1F1F2">
                <v:path arrowok="t"/>
              </v:shape>
            </v:group>
            <v:group style="position:absolute;left:5518;top:2664;width:181;height:2" coordorigin="5518,2664" coordsize="181,2">
              <v:shape style="position:absolute;left:5518;top:2664;width:181;height:2" coordorigin="5518,2664" coordsize="181,0" path="m5518,2664l5698,2664e" filled="f" stroked="t" strokeweight=".442909pt" strokecolor="#F1F1F2">
                <v:path arrowok="t"/>
              </v:shape>
            </v:group>
            <v:group style="position:absolute;left:1147;top:2664;width:4146;height:2" coordorigin="1147,2664" coordsize="4146,2">
              <v:shape style="position:absolute;left:1147;top:2664;width:4146;height:2" coordorigin="1147,2664" coordsize="4146,0" path="m1147,2664l5292,2664e" filled="f" stroked="t" strokeweight=".442909pt" strokecolor="#F1F1F2">
                <v:path arrowok="t"/>
              </v:shape>
            </v:group>
            <v:group style="position:absolute;left:5923;top:2527;width:4145;height:2" coordorigin="5923,2527" coordsize="4145,2">
              <v:shape style="position:absolute;left:5923;top:2527;width:4145;height:2" coordorigin="5923,2527" coordsize="4145,0" path="m5923,2527l10068,2527e" filled="f" stroked="t" strokeweight=".442909pt" strokecolor="#F1F1F2">
                <v:path arrowok="t"/>
              </v:shape>
            </v:group>
            <v:group style="position:absolute;left:1147;top:2527;width:4551;height:2" coordorigin="1147,2527" coordsize="4551,2">
              <v:shape style="position:absolute;left:1147;top:2527;width:4551;height:2" coordorigin="1147,2527" coordsize="4551,0" path="m1147,2527l5698,2527e" filled="f" stroked="t" strokeweight=".442909pt" strokecolor="#F1F1F2">
                <v:path arrowok="t"/>
              </v:shape>
            </v:group>
            <v:group style="position:absolute;left:5923;top:2391;width:4145;height:2" coordorigin="5923,2391" coordsize="4145,2">
              <v:shape style="position:absolute;left:5923;top:2391;width:4145;height:2" coordorigin="5923,2391" coordsize="4145,0" path="m5923,2391l10068,2391e" filled="f" stroked="t" strokeweight=".442909pt" strokecolor="#F1F1F2">
                <v:path arrowok="t"/>
              </v:shape>
            </v:group>
            <v:group style="position:absolute;left:1147;top:2391;width:4551;height:2" coordorigin="1147,2391" coordsize="4551,2">
              <v:shape style="position:absolute;left:1147;top:2391;width:4551;height:2" coordorigin="1147,2391" coordsize="4551,0" path="m1147,2391l5698,2391e" filled="f" stroked="t" strokeweight=".442909pt" strokecolor="#F1F1F2">
                <v:path arrowok="t"/>
              </v:shape>
            </v:group>
            <v:group style="position:absolute;left:1147;top:2253;width:8922;height:2" coordorigin="1147,2253" coordsize="8922,2">
              <v:shape style="position:absolute;left:1147;top:2253;width:8922;height:2" coordorigin="1147,2253" coordsize="8922,0" path="m1147,2253l10068,2253e" filled="f" stroked="t" strokeweight=".442909pt" strokecolor="#F1F1F2">
                <v:path arrowok="t"/>
              </v:shape>
            </v:group>
            <v:group style="position:absolute;left:1147;top:2116;width:8922;height:2" coordorigin="1147,2116" coordsize="8922,2">
              <v:shape style="position:absolute;left:1147;top:2116;width:8922;height:2" coordorigin="1147,2116" coordsize="8922,0" path="m1147,2116l10068,2116e" filled="f" stroked="t" strokeweight=".442909pt" strokecolor="#F1F1F2">
                <v:path arrowok="t"/>
              </v:shape>
            </v:group>
            <v:group style="position:absolute;left:1147;top:1978;width:8922;height:2" coordorigin="1147,1978" coordsize="8922,2">
              <v:shape style="position:absolute;left:1147;top:1978;width:8922;height:2" coordorigin="1147,1978" coordsize="8922,0" path="m1147,1978l10068,1978e" filled="f" stroked="t" strokeweight=".442909pt" strokecolor="#F1F1F2">
                <v:path arrowok="t"/>
              </v:shape>
            </v:group>
            <v:group style="position:absolute;left:1147;top:1842;width:8922;height:2" coordorigin="1147,1842" coordsize="8922,2">
              <v:shape style="position:absolute;left:1147;top:1842;width:8922;height:2" coordorigin="1147,1842" coordsize="8922,0" path="m1147,1842l10068,1842e" filled="f" stroked="t" strokeweight=".442909pt" strokecolor="#F1F1F2">
                <v:path arrowok="t"/>
              </v:shape>
            </v:group>
            <v:group style="position:absolute;left:1147;top:1705;width:8922;height:2" coordorigin="1147,1705" coordsize="8922,2">
              <v:shape style="position:absolute;left:1147;top:1705;width:8922;height:2" coordorigin="1147,1705" coordsize="8922,0" path="m1147,1705l10068,1705e" filled="f" stroked="t" strokeweight=".442909pt" strokecolor="#F1F1F2">
                <v:path arrowok="t"/>
              </v:shape>
            </v:group>
            <v:group style="position:absolute;left:1147;top:1567;width:8922;height:2" coordorigin="1147,1567" coordsize="8922,2">
              <v:shape style="position:absolute;left:1147;top:1567;width:8922;height:2" coordorigin="1147,1567" coordsize="8922,0" path="m1147,1567l10068,1567e" filled="f" stroked="t" strokeweight=".442909pt" strokecolor="#F1F1F2">
                <v:path arrowok="t"/>
              </v:shape>
            </v:group>
            <v:group style="position:absolute;left:1147;top:1430;width:8922;height:2" coordorigin="1147,1430" coordsize="8922,2">
              <v:shape style="position:absolute;left:1147;top:1430;width:8922;height:2" coordorigin="1147,1430" coordsize="8922,0" path="m1147,1430l10068,1430e" filled="f" stroked="t" strokeweight=".442909pt" strokecolor="#F1F1F2">
                <v:path arrowok="t"/>
              </v:shape>
            </v:group>
            <v:group style="position:absolute;left:1147;top:1294;width:8922;height:2" coordorigin="1147,1294" coordsize="8922,2">
              <v:shape style="position:absolute;left:1147;top:1294;width:8922;height:2" coordorigin="1147,1294" coordsize="8922,0" path="m1147,1294l10068,1294e" filled="f" stroked="t" strokeweight=".442909pt" strokecolor="#F1F1F2">
                <v:path arrowok="t"/>
              </v:shape>
            </v:group>
            <v:group style="position:absolute;left:1147;top:1156;width:8922;height:2" coordorigin="1147,1156" coordsize="8922,2">
              <v:shape style="position:absolute;left:1147;top:1156;width:8922;height:2" coordorigin="1147,1156" coordsize="8922,0" path="m1147,1156l10068,1156e" filled="f" stroked="t" strokeweight=".442909pt" strokecolor="#F1F1F2">
                <v:path arrowok="t"/>
              </v:shape>
            </v:group>
            <v:group style="position:absolute;left:1147;top:1156;width:2;height:4113" coordorigin="1147,1156" coordsize="2,4113">
              <v:shape style="position:absolute;left:1147;top:1156;width:2;height:4113" coordorigin="1147,1156" coordsize="0,4113" path="m1147,1156l1147,5270e" filled="f" stroked="t" strokeweight=".386467pt" strokecolor="#F1F1F2">
                <v:path arrowok="t"/>
              </v:shape>
            </v:group>
            <v:group style="position:absolute;left:1350;top:1156;width:2;height:3881" coordorigin="1350,1156" coordsize="2,3881">
              <v:shape style="position:absolute;left:1350;top:1156;width:2;height:3881" coordorigin="1350,1156" coordsize="0,3881" path="m1350,5037l1350,1156e" filled="f" stroked="t" strokeweight=".386467pt" strokecolor="#F1F1F2">
                <v:path arrowok="t"/>
              </v:shape>
            </v:group>
            <v:group style="position:absolute;left:1553;top:1156;width:2;height:4113" coordorigin="1553,1156" coordsize="2,4113">
              <v:shape style="position:absolute;left:1553;top:1156;width:2;height:4113" coordorigin="1553,1156" coordsize="0,4113" path="m1553,1156l1553,5270e" filled="f" stroked="t" strokeweight=".386467pt" strokecolor="#F1F1F2">
                <v:path arrowok="t"/>
              </v:shape>
            </v:group>
            <v:group style="position:absolute;left:1756;top:1156;width:2;height:3691" coordorigin="1756,1156" coordsize="2,3691">
              <v:shape style="position:absolute;left:1756;top:1156;width:2;height:3691" coordorigin="1756,1156" coordsize="0,3691" path="m1756,4847l1756,1156e" filled="f" stroked="t" strokeweight=".386467pt" strokecolor="#F1F1F2">
                <v:path arrowok="t"/>
              </v:shape>
            </v:group>
            <v:group style="position:absolute;left:1958;top:1156;width:2;height:4113" coordorigin="1958,1156" coordsize="2,4113">
              <v:shape style="position:absolute;left:1958;top:1156;width:2;height:4113" coordorigin="1958,1156" coordsize="0,4113" path="m1958,1156l1958,5270e" filled="f" stroked="t" strokeweight=".386467pt" strokecolor="#F1F1F2">
                <v:path arrowok="t"/>
              </v:shape>
            </v:group>
            <v:group style="position:absolute;left:2160;top:1156;width:2;height:3460" coordorigin="2160,1156" coordsize="2,3460">
              <v:shape style="position:absolute;left:2160;top:1156;width:2;height:3460" coordorigin="2160,1156" coordsize="0,3460" path="m2160,4616l2160,1156e" filled="f" stroked="t" strokeweight=".386467pt" strokecolor="#F1F1F2">
                <v:path arrowok="t"/>
              </v:shape>
            </v:group>
            <v:group style="position:absolute;left:2363;top:1156;width:2;height:4113" coordorigin="2363,1156" coordsize="2,4113">
              <v:shape style="position:absolute;left:2363;top:1156;width:2;height:4113" coordorigin="2363,1156" coordsize="0,4113" path="m2363,1156l2363,5270e" filled="f" stroked="t" strokeweight=".386467pt" strokecolor="#F1F1F2">
                <v:path arrowok="t"/>
              </v:shape>
            </v:group>
            <v:group style="position:absolute;left:2566;top:1156;width:2;height:3226" coordorigin="2566,1156" coordsize="2,3226">
              <v:shape style="position:absolute;left:2566;top:1156;width:2;height:3226" coordorigin="2566,1156" coordsize="0,3226" path="m2566,4382l2566,1156e" filled="f" stroked="t" strokeweight=".386467pt" strokecolor="#F1F1F2">
                <v:path arrowok="t"/>
              </v:shape>
            </v:group>
            <v:group style="position:absolute;left:2768;top:1156;width:2;height:4113" coordorigin="2768,1156" coordsize="2,4113">
              <v:shape style="position:absolute;left:2768;top:1156;width:2;height:4113" coordorigin="2768,1156" coordsize="0,4113" path="m2768,1156l2768,5270e" filled="f" stroked="t" strokeweight=".386467pt" strokecolor="#F1F1F2">
                <v:path arrowok="t"/>
              </v:shape>
            </v:group>
            <v:group style="position:absolute;left:2971;top:1156;width:2;height:2984" coordorigin="2971,1156" coordsize="2,2984">
              <v:shape style="position:absolute;left:2971;top:1156;width:2;height:2984" coordorigin="2971,1156" coordsize="0,2984" path="m2971,4140l2971,1156e" filled="f" stroked="t" strokeweight=".386467pt" strokecolor="#F1F1F2">
                <v:path arrowok="t"/>
              </v:shape>
            </v:group>
            <v:group style="position:absolute;left:3174;top:1156;width:2;height:4113" coordorigin="3174,1156" coordsize="2,4113">
              <v:shape style="position:absolute;left:3174;top:1156;width:2;height:4113" coordorigin="3174,1156" coordsize="0,4113" path="m3174,1156l3174,5270e" filled="f" stroked="t" strokeweight=".386467pt" strokecolor="#F1F1F2">
                <v:path arrowok="t"/>
              </v:shape>
            </v:group>
            <v:group style="position:absolute;left:3377;top:1156;width:2;height:2740" coordorigin="3377,1156" coordsize="2,2740">
              <v:shape style="position:absolute;left:3377;top:1156;width:2;height:2740" coordorigin="3377,1156" coordsize="0,2740" path="m3377,3896l3377,1156e" filled="f" stroked="t" strokeweight=".386467pt" strokecolor="#F1F1F2">
                <v:path arrowok="t"/>
              </v:shape>
            </v:group>
            <v:group style="position:absolute;left:3580;top:1156;width:2;height:4113" coordorigin="3580,1156" coordsize="2,4113">
              <v:shape style="position:absolute;left:3580;top:1156;width:2;height:4113" coordorigin="3580,1156" coordsize="0,4113" path="m3580,1156l3580,5270e" filled="f" stroked="t" strokeweight=".386467pt" strokecolor="#F1F1F2">
                <v:path arrowok="t"/>
              </v:shape>
            </v:group>
            <v:group style="position:absolute;left:3782;top:1156;width:2;height:2478" coordorigin="3782,1156" coordsize="2,2478">
              <v:shape style="position:absolute;left:3782;top:1156;width:2;height:2478" coordorigin="3782,1156" coordsize="0,2478" path="m3782,3634l3782,1156e" filled="f" stroked="t" strokeweight=".386467pt" strokecolor="#F1F1F2">
                <v:path arrowok="t"/>
              </v:shape>
            </v:group>
            <v:group style="position:absolute;left:3985;top:1156;width:2;height:4113" coordorigin="3985,1156" coordsize="2,4113">
              <v:shape style="position:absolute;left:3985;top:1156;width:2;height:4113" coordorigin="3985,1156" coordsize="0,4113" path="m3985,1156l3985,5270e" filled="f" stroked="t" strokeweight=".386467pt" strokecolor="#F1F1F2">
                <v:path arrowok="t"/>
              </v:shape>
            </v:group>
            <v:group style="position:absolute;left:4188;top:1156;width:2;height:2227" coordorigin="4188,1156" coordsize="2,2227">
              <v:shape style="position:absolute;left:4188;top:1156;width:2;height:2227" coordorigin="4188,1156" coordsize="0,2227" path="m4188,3383l4188,1156e" filled="f" stroked="t" strokeweight=".386467pt" strokecolor="#F1F1F2">
                <v:path arrowok="t"/>
              </v:shape>
            </v:group>
            <v:group style="position:absolute;left:4391;top:1156;width:2;height:4113" coordorigin="4391,1156" coordsize="2,4113">
              <v:shape style="position:absolute;left:4391;top:1156;width:2;height:4113" coordorigin="4391,1156" coordsize="0,4113" path="m4391,1156l4391,5270e" filled="f" stroked="t" strokeweight=".386467pt" strokecolor="#F1F1F2">
                <v:path arrowok="t"/>
              </v:shape>
            </v:group>
            <v:group style="position:absolute;left:4594;top:1156;width:2;height:1955" coordorigin="4594,1156" coordsize="2,1955">
              <v:shape style="position:absolute;left:4594;top:1156;width:2;height:1955" coordorigin="4594,1156" coordsize="0,1955" path="m4594,3111l4594,1156e" filled="f" stroked="t" strokeweight=".386467pt" strokecolor="#F1F1F2">
                <v:path arrowok="t"/>
              </v:shape>
            </v:group>
            <v:group style="position:absolute;left:4797;top:1156;width:2;height:4113" coordorigin="4797,1156" coordsize="2,4113">
              <v:shape style="position:absolute;left:4797;top:1156;width:2;height:4113" coordorigin="4797,1156" coordsize="0,4113" path="m4797,1156l4797,5270e" filled="f" stroked="t" strokeweight=".386467pt" strokecolor="#F1F1F2">
                <v:path arrowok="t"/>
              </v:shape>
            </v:group>
            <v:group style="position:absolute;left:4999;top:1156;width:2;height:1674" coordorigin="4999,1156" coordsize="2,1674">
              <v:shape style="position:absolute;left:4999;top:1156;width:2;height:1674" coordorigin="4999,1156" coordsize="0,1674" path="m4999,2830l4999,1156e" filled="f" stroked="t" strokeweight=".386467pt" strokecolor="#F1F1F2">
                <v:path arrowok="t"/>
              </v:shape>
            </v:group>
            <v:group style="position:absolute;left:5202;top:1156;width:2;height:4113" coordorigin="5202,1156" coordsize="2,4113">
              <v:shape style="position:absolute;left:5202;top:1156;width:2;height:4113" coordorigin="5202,1156" coordsize="0,4113" path="m5202,1156l5202,5270e" filled="f" stroked="t" strokeweight=".386467pt" strokecolor="#F1F1F2">
                <v:path arrowok="t"/>
              </v:shape>
            </v:group>
            <v:group style="position:absolute;left:5405;top:1156;width:2;height:1408" coordorigin="5405,1156" coordsize="2,1408">
              <v:shape style="position:absolute;left:5405;top:1156;width:2;height:1408" coordorigin="5405,1156" coordsize="0,1408" path="m5405,2564l5405,1156e" filled="f" stroked="t" strokeweight=".386467pt" strokecolor="#F1F1F2">
                <v:path arrowok="t"/>
              </v:shape>
            </v:group>
            <v:group style="position:absolute;left:5608;top:1156;width:2;height:4113" coordorigin="5608,1156" coordsize="2,4113">
              <v:shape style="position:absolute;left:5608;top:1156;width:2;height:4113" coordorigin="5608,1156" coordsize="0,4113" path="m5608,1156l5608,5270e" filled="f" stroked="t" strokeweight=".386467pt" strokecolor="#F1F1F2">
                <v:path arrowok="t"/>
              </v:shape>
            </v:group>
            <v:group style="position:absolute;left:5811;top:1156;width:2;height:1134" coordorigin="5811,1156" coordsize="2,1134">
              <v:shape style="position:absolute;left:5811;top:1156;width:2;height:1134" coordorigin="5811,1156" coordsize="0,1134" path="m5811,2290l5811,1156e" filled="f" stroked="t" strokeweight=".386467pt" strokecolor="#F1F1F2">
                <v:path arrowok="t"/>
              </v:shape>
            </v:group>
            <v:group style="position:absolute;left:6013;top:1156;width:2;height:4113" coordorigin="6013,1156" coordsize="2,4113">
              <v:shape style="position:absolute;left:6013;top:1156;width:2;height:4113" coordorigin="6013,1156" coordsize="0,4113" path="m6013,1156l6013,5270e" filled="f" stroked="t" strokeweight=".386467pt" strokecolor="#F1F1F2">
                <v:path arrowok="t"/>
              </v:shape>
            </v:group>
            <v:group style="position:absolute;left:6216;top:1156;width:2;height:3864" coordorigin="6216,1156" coordsize="2,3864">
              <v:shape style="position:absolute;left:6216;top:1156;width:2;height:3864" coordorigin="6216,1156" coordsize="0,3864" path="m6216,5020l6216,1156e" filled="f" stroked="t" strokeweight=".386467pt" strokecolor="#F1F1F2">
                <v:path arrowok="t"/>
              </v:shape>
            </v:group>
            <v:group style="position:absolute;left:6419;top:1156;width:2;height:4113" coordorigin="6419,1156" coordsize="2,4113">
              <v:shape style="position:absolute;left:6419;top:1156;width:2;height:4113" coordorigin="6419,1156" coordsize="0,4113" path="m6419,1156l6419,5270e" filled="f" stroked="t" strokeweight=".386467pt" strokecolor="#F1F1F2">
                <v:path arrowok="t"/>
              </v:shape>
            </v:group>
            <v:group style="position:absolute;left:6622;top:1156;width:2;height:3621" coordorigin="6622,1156" coordsize="2,3621">
              <v:shape style="position:absolute;left:6622;top:1156;width:2;height:3621" coordorigin="6622,1156" coordsize="0,3621" path="m6622,4777l6622,1156e" filled="f" stroked="t" strokeweight=".386467pt" strokecolor="#F1F1F2">
                <v:path arrowok="t"/>
              </v:shape>
            </v:group>
            <v:group style="position:absolute;left:6824;top:1156;width:2;height:4113" coordorigin="6824,1156" coordsize="2,4113">
              <v:shape style="position:absolute;left:6824;top:1156;width:2;height:4113" coordorigin="6824,1156" coordsize="0,4113" path="m6824,1156l6824,5270e" filled="f" stroked="t" strokeweight=".386467pt" strokecolor="#F1F1F2">
                <v:path arrowok="t"/>
              </v:shape>
            </v:group>
            <v:group style="position:absolute;left:7026;top:1156;width:2;height:3344" coordorigin="7026,1156" coordsize="2,3344">
              <v:shape style="position:absolute;left:7026;top:1156;width:2;height:3344" coordorigin="7026,1156" coordsize="0,3344" path="m7026,4500l7026,1156e" filled="f" stroked="t" strokeweight=".386467pt" strokecolor="#F1F1F2">
                <v:path arrowok="t"/>
              </v:shape>
            </v:group>
            <v:group style="position:absolute;left:7229;top:1156;width:2;height:4113" coordorigin="7229,1156" coordsize="2,4113">
              <v:shape style="position:absolute;left:7229;top:1156;width:2;height:4113" coordorigin="7229,1156" coordsize="0,4113" path="m7229,1156l7229,5270e" filled="f" stroked="t" strokeweight=".386467pt" strokecolor="#F1F1F2">
                <v:path arrowok="t"/>
              </v:shape>
            </v:group>
            <v:group style="position:absolute;left:7432;top:1156;width:2;height:3073" coordorigin="7432,1156" coordsize="2,3073">
              <v:shape style="position:absolute;left:7432;top:1156;width:2;height:3073" coordorigin="7432,1156" coordsize="0,3073" path="m7432,4229l7432,1156e" filled="f" stroked="t" strokeweight=".386467pt" strokecolor="#F1F1F2">
                <v:path arrowok="t"/>
              </v:shape>
            </v:group>
            <v:group style="position:absolute;left:7635;top:1156;width:2;height:4113" coordorigin="7635,1156" coordsize="2,4113">
              <v:shape style="position:absolute;left:7635;top:1156;width:2;height:4113" coordorigin="7635,1156" coordsize="0,4113" path="m7635,1156l7635,5270e" filled="f" stroked="t" strokeweight=".386467pt" strokecolor="#F1F1F2">
                <v:path arrowok="t"/>
              </v:shape>
            </v:group>
            <v:group style="position:absolute;left:7838;top:1156;width:2;height:2809" coordorigin="7838,1156" coordsize="2,2809">
              <v:shape style="position:absolute;left:7838;top:1156;width:2;height:2809" coordorigin="7838,1156" coordsize="0,2809" path="m7838,3965l7838,1156e" filled="f" stroked="t" strokeweight=".386467pt" strokecolor="#F1F1F2">
                <v:path arrowok="t"/>
              </v:shape>
            </v:group>
            <v:group style="position:absolute;left:8040;top:1156;width:2;height:4113" coordorigin="8040,1156" coordsize="2,4113">
              <v:shape style="position:absolute;left:8040;top:1156;width:2;height:4113" coordorigin="8040,1156" coordsize="0,4113" path="m8040,1156l8040,5270e" filled="f" stroked="t" strokeweight=".386467pt" strokecolor="#F1F1F2">
                <v:path arrowok="t"/>
              </v:shape>
            </v:group>
            <v:group style="position:absolute;left:8243;top:1156;width:2;height:2547" coordorigin="8243,1156" coordsize="2,2547">
              <v:shape style="position:absolute;left:8243;top:1156;width:2;height:2547" coordorigin="8243,1156" coordsize="0,2547" path="m8243,3703l8243,1156e" filled="f" stroked="t" strokeweight=".386467pt" strokecolor="#F1F1F2">
                <v:path arrowok="t"/>
              </v:shape>
            </v:group>
            <v:group style="position:absolute;left:8446;top:1156;width:2;height:4113" coordorigin="8446,1156" coordsize="2,4113">
              <v:shape style="position:absolute;left:8446;top:1156;width:2;height:4113" coordorigin="8446,1156" coordsize="0,4113" path="m8446,1156l8446,5270e" filled="f" stroked="t" strokeweight=".386467pt" strokecolor="#F1F1F2">
                <v:path arrowok="t"/>
              </v:shape>
            </v:group>
            <v:group style="position:absolute;left:8649;top:1156;width:2;height:2269" coordorigin="8649,1156" coordsize="2,2269">
              <v:shape style="position:absolute;left:8649;top:1156;width:2;height:2269" coordorigin="8649,1156" coordsize="0,2269" path="m8649,3425l8649,1156e" filled="f" stroked="t" strokeweight=".386467pt" strokecolor="#F1F1F2">
                <v:path arrowok="t"/>
              </v:shape>
            </v:group>
            <v:group style="position:absolute;left:8852;top:1156;width:2;height:4113" coordorigin="8852,1156" coordsize="2,4113">
              <v:shape style="position:absolute;left:8852;top:1156;width:2;height:4113" coordorigin="8852,1156" coordsize="0,4113" path="m8852,1156l8852,5270e" filled="f" stroked="t" strokeweight=".386467pt" strokecolor="#F1F1F2">
                <v:path arrowok="t"/>
              </v:shape>
            </v:group>
            <v:group style="position:absolute;left:9055;top:1156;width:2;height:1991" coordorigin="9055,1156" coordsize="2,1991">
              <v:shape style="position:absolute;left:9055;top:1156;width:2;height:1991" coordorigin="9055,1156" coordsize="0,1991" path="m9055,3147l9055,1156e" filled="f" stroked="t" strokeweight=".386467pt" strokecolor="#F1F1F2">
                <v:path arrowok="t"/>
              </v:shape>
            </v:group>
            <v:group style="position:absolute;left:9257;top:1156;width:2;height:4113" coordorigin="9257,1156" coordsize="2,4113">
              <v:shape style="position:absolute;left:9257;top:1156;width:2;height:4113" coordorigin="9257,1156" coordsize="0,4113" path="m9257,1156l9257,5270e" filled="f" stroked="t" strokeweight=".386467pt" strokecolor="#F1F1F2">
                <v:path arrowok="t"/>
              </v:shape>
            </v:group>
            <v:group style="position:absolute;left:9460;top:1156;width:2;height:1677" coordorigin="9460,1156" coordsize="2,1677">
              <v:shape style="position:absolute;left:9460;top:1156;width:2;height:1677" coordorigin="9460,1156" coordsize="0,1677" path="m9460,2833l9460,1156e" filled="f" stroked="t" strokeweight=".386467pt" strokecolor="#F1F1F2">
                <v:path arrowok="t"/>
              </v:shape>
            </v:group>
            <v:group style="position:absolute;left:9663;top:1156;width:2;height:4113" coordorigin="9663,1156" coordsize="2,4113">
              <v:shape style="position:absolute;left:9663;top:1156;width:2;height:4113" coordorigin="9663,1156" coordsize="0,4113" path="m9663,1156l9663,5270e" filled="f" stroked="t" strokeweight=".386467pt" strokecolor="#F1F1F2">
                <v:path arrowok="t"/>
              </v:shape>
            </v:group>
            <v:group style="position:absolute;left:9866;top:1156;width:2;height:1365" coordorigin="9866,1156" coordsize="2,1365">
              <v:shape style="position:absolute;left:9866;top:1156;width:2;height:1365" coordorigin="9866,1156" coordsize="0,1365" path="m9866,2521l9866,1156e" filled="f" stroked="t" strokeweight=".386467pt" strokecolor="#F1F1F2">
                <v:path arrowok="t"/>
              </v:shape>
            </v:group>
            <v:group style="position:absolute;left:10068;top:1156;width:2;height:4113" coordorigin="10068,1156" coordsize="2,4113">
              <v:shape style="position:absolute;left:10068;top:1156;width:2;height:4113" coordorigin="10068,1156" coordsize="0,4113" path="m10068,1156l10068,5270e" filled="f" stroked="t" strokeweight=".386467pt" strokecolor="#F1F1F2">
                <v:path arrowok="t"/>
              </v:shape>
            </v:group>
            <v:group style="position:absolute;left:9753;top:2521;width:225;height:2748" coordorigin="9753,2521" coordsize="225,2748">
              <v:shape style="position:absolute;left:9753;top:2521;width:225;height:2748" coordorigin="9753,2521" coordsize="225,2748" path="m9978,5269l9753,5269,9753,2521,9978,2521,9978,5269e" filled="t" fillcolor="#6AB8C2" stroked="f">
                <v:path arrowok="t"/>
                <v:fill/>
              </v:shape>
            </v:group>
            <v:group style="position:absolute;left:9348;top:2833;width:225;height:2437" coordorigin="9348,2833" coordsize="225,2437">
              <v:shape style="position:absolute;left:9348;top:2833;width:225;height:2437" coordorigin="9348,2833" coordsize="225,2437" path="m9573,5270l9348,5270,9348,2833,9573,2833,9573,5270e" filled="t" fillcolor="#6AB8C2" stroked="f">
                <v:path arrowok="t"/>
                <v:fill/>
              </v:shape>
            </v:group>
            <v:group style="position:absolute;left:8942;top:3147;width:225;height:2122" coordorigin="8942,3147" coordsize="225,2122">
              <v:shape style="position:absolute;left:8942;top:3147;width:225;height:2122" coordorigin="8942,3147" coordsize="225,2122" path="m9167,5270l8942,5270,8942,3147,9167,3147,9167,5270e" filled="t" fillcolor="#6AB8C2" stroked="f">
                <v:path arrowok="t"/>
                <v:fill/>
              </v:shape>
            </v:group>
            <v:group style="position:absolute;left:8536;top:3425;width:225;height:1844" coordorigin="8536,3425" coordsize="225,1844">
              <v:shape style="position:absolute;left:8536;top:3425;width:225;height:1844" coordorigin="8536,3425" coordsize="225,1844" path="m8761,5270l8536,5270,8536,3425,8761,3425,8761,5270e" filled="t" fillcolor="#6AB8C2" stroked="f">
                <v:path arrowok="t"/>
                <v:fill/>
              </v:shape>
            </v:group>
            <v:group style="position:absolute;left:8131;top:3703;width:225;height:1566" coordorigin="8131,3703" coordsize="225,1566">
              <v:shape style="position:absolute;left:8131;top:3703;width:225;height:1566" coordorigin="8131,3703" coordsize="225,1566" path="m8356,5269l8131,5269,8131,3703,8356,3703,8356,5269e" filled="t" fillcolor="#6AB8C2" stroked="f">
                <v:path arrowok="t"/>
                <v:fill/>
              </v:shape>
            </v:group>
            <v:group style="position:absolute;left:7725;top:3965;width:225;height:1304" coordorigin="7725,3965" coordsize="225,1304">
              <v:shape style="position:absolute;left:7725;top:3965;width:225;height:1304" coordorigin="7725,3965" coordsize="225,1304" path="m7950,5270l7725,5270,7725,3965,7950,3965,7950,5270e" filled="t" fillcolor="#6AB8C2" stroked="f">
                <v:path arrowok="t"/>
                <v:fill/>
              </v:shape>
            </v:group>
            <v:group style="position:absolute;left:7319;top:4229;width:225;height:1041" coordorigin="7319,4229" coordsize="225,1041">
              <v:shape style="position:absolute;left:7319;top:4229;width:225;height:1041" coordorigin="7319,4229" coordsize="225,1041" path="m7545,5270l7319,5270,7319,4229,7545,4229,7545,5270e" filled="t" fillcolor="#6AB8C2" stroked="f">
                <v:path arrowok="t"/>
                <v:fill/>
              </v:shape>
            </v:group>
            <v:group style="position:absolute;left:6914;top:4500;width:226;height:770" coordorigin="6914,4500" coordsize="226,770">
              <v:shape style="position:absolute;left:6914;top:4500;width:226;height:770" coordorigin="6914,4500" coordsize="226,770" path="m7140,5270l6914,5270,6914,4500,7140,4500,7140,5270e" filled="t" fillcolor="#6AB8C2" stroked="f">
                <v:path arrowok="t"/>
                <v:fill/>
              </v:shape>
            </v:group>
            <v:group style="position:absolute;left:6508;top:4777;width:226;height:492" coordorigin="6508,4777" coordsize="226,492">
              <v:shape style="position:absolute;left:6508;top:4777;width:226;height:492" coordorigin="6508,4777" coordsize="226,492" path="m6734,5270l6508,5270,6508,4777,6734,4777,6734,5270e" filled="t" fillcolor="#6AB8C2" stroked="f">
                <v:path arrowok="t"/>
                <v:fill/>
              </v:shape>
            </v:group>
            <v:group style="position:absolute;left:6104;top:5020;width:225;height:250" coordorigin="6104,5020" coordsize="225,250">
              <v:shape style="position:absolute;left:6104;top:5020;width:225;height:250" coordorigin="6104,5020" coordsize="225,250" path="m6329,5270l6104,5270,6104,5020,6329,5020,6329,5270e" filled="t" fillcolor="#6AB8C2" stroked="f">
                <v:path arrowok="t"/>
                <v:fill/>
              </v:shape>
            </v:group>
            <v:group style="position:absolute;left:5698;top:2290;width:225;height:2980" coordorigin="5698,2290" coordsize="225,2980">
              <v:shape style="position:absolute;left:5698;top:2290;width:225;height:2980" coordorigin="5698,2290" coordsize="225,2980" path="m5923,5270l5698,5270,5698,2290,5923,2290,5923,5270e" filled="t" fillcolor="#6AB8C2" stroked="f">
                <v:path arrowok="t"/>
                <v:fill/>
              </v:shape>
            </v:group>
            <v:group style="position:absolute;left:5292;top:2564;width:225;height:2706" coordorigin="5292,2564" coordsize="225,2706">
              <v:shape style="position:absolute;left:5292;top:2564;width:225;height:2706" coordorigin="5292,2564" coordsize="225,2706" path="m5518,5269l5292,5269,5292,2564,5518,2564,5518,5269e" filled="t" fillcolor="#6AB8C2" stroked="f">
                <v:path arrowok="t"/>
                <v:fill/>
              </v:shape>
            </v:group>
            <v:group style="position:absolute;left:4887;top:2830;width:225;height:2440" coordorigin="4887,2830" coordsize="225,2440">
              <v:shape style="position:absolute;left:4887;top:2830;width:225;height:2440" coordorigin="4887,2830" coordsize="225,2440" path="m5112,5270l4887,5270,4887,2830,5112,2830,5112,5270e" filled="t" fillcolor="#6AB8C2" stroked="f">
                <v:path arrowok="t"/>
                <v:fill/>
              </v:shape>
            </v:group>
            <v:group style="position:absolute;left:4481;top:3111;width:225;height:2159" coordorigin="4481,3111" coordsize="225,2159">
              <v:shape style="position:absolute;left:4481;top:3111;width:225;height:2159" coordorigin="4481,3111" coordsize="225,2159" path="m4706,5270l4481,5270,4481,3111,4706,3111,4706,5270e" filled="t" fillcolor="#6AB8C2" stroked="f">
                <v:path arrowok="t"/>
                <v:fill/>
              </v:shape>
            </v:group>
            <v:group style="position:absolute;left:4076;top:3383;width:225;height:1887" coordorigin="4076,3383" coordsize="225,1887">
              <v:shape style="position:absolute;left:4076;top:3383;width:225;height:1887" coordorigin="4076,3383" coordsize="225,1887" path="m4301,5270l4076,5270,4076,3383,4301,3383,4301,5270e" filled="t" fillcolor="#6AB8C2" stroked="f">
                <v:path arrowok="t"/>
                <v:fill/>
              </v:shape>
            </v:group>
            <v:group style="position:absolute;left:3670;top:3634;width:225;height:1636" coordorigin="3670,3634" coordsize="225,1636">
              <v:shape style="position:absolute;left:3670;top:3634;width:225;height:1636" coordorigin="3670,3634" coordsize="225,1636" path="m3895,5270l3670,5270,3670,3634,3895,3634,3895,5270e" filled="t" fillcolor="#6AB8C2" stroked="f">
                <v:path arrowok="t"/>
                <v:fill/>
              </v:shape>
            </v:group>
            <v:group style="position:absolute;left:3264;top:3896;width:225;height:1374" coordorigin="3264,3896" coordsize="225,1374">
              <v:shape style="position:absolute;left:3264;top:3896;width:225;height:1374" coordorigin="3264,3896" coordsize="225,1374" path="m3489,5270l3264,5270,3264,3896,3489,3896,3489,5270e" filled="t" fillcolor="#6AB8C2" stroked="f">
                <v:path arrowok="t"/>
                <v:fill/>
              </v:shape>
            </v:group>
            <v:group style="position:absolute;left:2859;top:4140;width:225;height:1130" coordorigin="2859,4140" coordsize="225,1130">
              <v:shape style="position:absolute;left:2859;top:4140;width:225;height:1130" coordorigin="2859,4140" coordsize="225,1130" path="m3084,5270l2859,5270,2859,4140,3084,4140,3084,5270e" filled="t" fillcolor="#6AB8C2" stroked="f">
                <v:path arrowok="t"/>
                <v:fill/>
              </v:shape>
            </v:group>
            <v:group style="position:absolute;left:2453;top:4382;width:225;height:888" coordorigin="2453,4382" coordsize="225,888">
              <v:shape style="position:absolute;left:2453;top:4382;width:225;height:888" coordorigin="2453,4382" coordsize="225,888" path="m2678,5270l2453,5270,2453,4382,2678,4382,2678,5270e" filled="t" fillcolor="#6AB8C2" stroked="f">
                <v:path arrowok="t"/>
                <v:fill/>
              </v:shape>
            </v:group>
            <v:group style="position:absolute;left:2047;top:4616;width:226;height:654" coordorigin="2047,4616" coordsize="226,654">
              <v:shape style="position:absolute;left:2047;top:4616;width:226;height:654" coordorigin="2047,4616" coordsize="226,654" path="m2274,5270l2047,5270,2047,4616,2274,4616,2274,5270e" filled="t" fillcolor="#6AB8C2" stroked="f">
                <v:path arrowok="t"/>
                <v:fill/>
              </v:shape>
            </v:group>
            <v:group style="position:absolute;left:1642;top:4847;width:226;height:423" coordorigin="1642,4847" coordsize="226,423">
              <v:shape style="position:absolute;left:1642;top:4847;width:226;height:423" coordorigin="1642,4847" coordsize="226,423" path="m1868,5269l1642,5269,1642,4847,1868,4847,1868,5269e" filled="t" fillcolor="#6AB8C2" stroked="f">
                <v:path arrowok="t"/>
                <v:fill/>
              </v:shape>
            </v:group>
            <v:group style="position:absolute;left:1237;top:5037;width:225;height:233" coordorigin="1237,5037" coordsize="225,233">
              <v:shape style="position:absolute;left:1237;top:5037;width:225;height:233" coordorigin="1237,5037" coordsize="225,233" path="m1462,5270l1237,5270,1237,5037,1462,5037,1462,5270e" filled="t" fillcolor="#6AB8C2" stroked="f">
                <v:path arrowok="t"/>
                <v:fill/>
              </v:shape>
            </v:group>
            <v:group style="position:absolute;left:1147;top:5270;width:8922;height:2" coordorigin="1147,5270" coordsize="8922,2">
              <v:shape style="position:absolute;left:1147;top:5270;width:8922;height:2" coordorigin="1147,5270" coordsize="8922,0" path="m1147,5270l10068,5270e" filled="f" stroked="t" strokeweight=".442909pt" strokecolor="#DCDDDE">
                <v:path arrowok="t"/>
              </v:shape>
            </v:group>
            <v:group style="position:absolute;left:1349;top:1822;width:8516;height:375" coordorigin="1349,1822" coordsize="8516,375">
              <v:shape style="position:absolute;left:1349;top:1822;width:8516;height:375" coordorigin="1349,1822" coordsize="8516,375" path="m1349,2094l1756,2197,2160,2172,2566,2080,2971,2039,3377,2031,3782,1988,4188,1981,4594,1981,4999,1981,5405,1980,5811,1948,6216,2118,6622,1852,7026,1822,7432,1838,7838,1889,8243,1927,8649,1963,9055,1972,9460,1960,9866,1964e" filled="f" stroked="t" strokeweight=".5904pt" strokecolor="#77787B">
                <v:path arrowok="t"/>
              </v:shape>
            </v:group>
            <v:group style="position:absolute;left:1321;top:2064;width:59;height:65" coordorigin="1321,2064" coordsize="59,65">
              <v:shape style="position:absolute;left:1321;top:2064;width:59;height:65" coordorigin="1321,2064" coordsize="59,65" path="m1357,2129l1334,2123,1321,2108,1324,2080,1334,2064,1360,2065,1375,2076,1381,2093,1381,2094,1374,2116,1357,2129e" filled="t" fillcolor="#939598" stroked="f">
                <v:path arrowok="t"/>
                <v:fill/>
              </v:shape>
            </v:group>
            <v:group style="position:absolute;left:1727;top:2167;width:59;height:65" coordorigin="1727,2167" coordsize="59,65">
              <v:shape style="position:absolute;left:1727;top:2167;width:59;height:65" coordorigin="1727,2167" coordsize="59,65" path="m1763,2232l1740,2227,1727,2211,1729,2183,1740,2167,1766,2168,1781,2179,1786,2196,1786,2198,1779,2220,1763,2232e" filled="t" fillcolor="#939598" stroked="f">
                <v:path arrowok="t"/>
                <v:fill/>
              </v:shape>
            </v:group>
            <v:group style="position:absolute;left:2131;top:2142;width:59;height:65" coordorigin="2131,2142" coordsize="59,65">
              <v:shape style="position:absolute;left:2131;top:2142;width:59;height:65" coordorigin="2131,2142" coordsize="59,65" path="m2167,2207l2144,2201,2131,2186,2134,2158,2144,2142,2170,2143,2185,2154,2191,2171,2191,2172,2184,2194,2167,2207e" filled="t" fillcolor="#939598" stroked="f">
                <v:path arrowok="t"/>
                <v:fill/>
              </v:shape>
            </v:group>
            <v:group style="position:absolute;left:2537;top:2050;width:59;height:65" coordorigin="2537,2050" coordsize="59,65">
              <v:shape style="position:absolute;left:2537;top:2050;width:59;height:65" coordorigin="2537,2050" coordsize="59,65" path="m2573,2114l2550,2109,2537,2093,2539,2066,2550,2050,2576,2051,2591,2062,2596,2079,2596,2080,2590,2102,2573,2114e" filled="t" fillcolor="#939598" stroked="f">
                <v:path arrowok="t"/>
                <v:fill/>
              </v:shape>
            </v:group>
            <v:group style="position:absolute;left:2942;top:2009;width:59;height:65" coordorigin="2942,2009" coordsize="59,65">
              <v:shape style="position:absolute;left:2942;top:2009;width:59;height:65" coordorigin="2942,2009" coordsize="59,65" path="m2978,2073l2955,2068,2942,2052,2945,2025,2956,2009,2982,2010,2997,2021,3002,2038,3002,2039,2995,2061,2978,2073e" filled="t" fillcolor="#939598" stroked="f">
                <v:path arrowok="t"/>
                <v:fill/>
              </v:shape>
            </v:group>
            <v:group style="position:absolute;left:3348;top:2000;width:59;height:65" coordorigin="3348,2000" coordsize="59,65">
              <v:shape style="position:absolute;left:3348;top:2000;width:59;height:65" coordorigin="3348,2000" coordsize="59,65" path="m3384,2065l3361,2059,3348,2044,3351,2016,3361,2000,3387,2001,3402,2012,3407,2029,3407,2030,3401,2052,3384,2065e" filled="t" fillcolor="#939598" stroked="f">
                <v:path arrowok="t"/>
                <v:fill/>
              </v:shape>
            </v:group>
            <v:group style="position:absolute;left:3754;top:1957;width:59;height:65" coordorigin="3754,1957" coordsize="59,65">
              <v:shape style="position:absolute;left:3754;top:1957;width:59;height:65" coordorigin="3754,1957" coordsize="59,65" path="m3790,2022l3767,2017,3754,2001,3756,1974,3767,1957,3793,1959,3808,1970,3813,1987,3813,1988,3806,2010,3790,2022e" filled="t" fillcolor="#939598" stroked="f">
                <v:path arrowok="t"/>
                <v:fill/>
              </v:shape>
            </v:group>
            <v:group style="position:absolute;left:4159;top:1950;width:59;height:65" coordorigin="4159,1950" coordsize="59,65">
              <v:shape style="position:absolute;left:4159;top:1950;width:59;height:65" coordorigin="4159,1950" coordsize="59,65" path="m4195,2015l4172,2010,4159,1994,4162,1967,4173,1950,4198,1952,4214,1962,4219,1979,4219,1981,4212,2003,4195,2015e" filled="t" fillcolor="#939598" stroked="f">
                <v:path arrowok="t"/>
                <v:fill/>
              </v:shape>
            </v:group>
            <v:group style="position:absolute;left:4565;top:1950;width:59;height:65" coordorigin="4565,1950" coordsize="59,65">
              <v:shape style="position:absolute;left:4565;top:1950;width:59;height:65" coordorigin="4565,1950" coordsize="59,65" path="m4601,2015l4578,2010,4565,1994,4568,1967,4578,1950,4604,1952,4619,1962,4624,1979,4624,1981,4618,2003,4601,2015e" filled="t" fillcolor="#939598" stroked="f">
                <v:path arrowok="t"/>
                <v:fill/>
              </v:shape>
            </v:group>
            <v:group style="position:absolute;left:4971;top:1950;width:59;height:65" coordorigin="4971,1950" coordsize="59,65">
              <v:shape style="position:absolute;left:4971;top:1950;width:59;height:65" coordorigin="4971,1950" coordsize="59,65" path="m5007,2015l4983,2010,4971,1994,4973,1967,4984,1950,5010,1952,5025,1962,5030,1979,5030,1981,5023,2003,5007,2015e" filled="t" fillcolor="#939598" stroked="f">
                <v:path arrowok="t"/>
                <v:fill/>
              </v:shape>
            </v:group>
            <v:group style="position:absolute;left:5376;top:1949;width:59;height:65" coordorigin="5376,1949" coordsize="59,65">
              <v:shape style="position:absolute;left:5376;top:1949;width:59;height:65" coordorigin="5376,1949" coordsize="59,65" path="m5412,2014l5389,2008,5376,1993,5379,1965,5390,1949,5415,1950,5430,1961,5436,1978,5436,1979,5429,2001,5412,2014e" filled="t" fillcolor="#939598" stroked="f">
                <v:path arrowok="t"/>
                <v:fill/>
              </v:shape>
            </v:group>
            <v:group style="position:absolute;left:5782;top:1918;width:59;height:65" coordorigin="5782,1918" coordsize="59,65">
              <v:shape style="position:absolute;left:5782;top:1918;width:59;height:65" coordorigin="5782,1918" coordsize="59,65" path="m5818,1983l5795,1977,5782,1962,5784,1934,5795,1918,5821,1919,5836,1930,5841,1947,5841,1948,5835,1970,5818,1983e" filled="t" fillcolor="#939598" stroked="f">
                <v:path arrowok="t"/>
                <v:fill/>
              </v:shape>
            </v:group>
            <v:group style="position:absolute;left:6187;top:2088;width:59;height:65" coordorigin="6187,2088" coordsize="59,65">
              <v:shape style="position:absolute;left:6187;top:2088;width:59;height:65" coordorigin="6187,2088" coordsize="59,65" path="m6223,2153l6200,2147,6187,2132,6190,2104,6201,2088,6227,2089,6242,2100,6247,2117,6247,2118,6240,2140,6223,2153e" filled="t" fillcolor="#939598" stroked="f">
                <v:path arrowok="t"/>
                <v:fill/>
              </v:shape>
            </v:group>
            <v:group style="position:absolute;left:6593;top:1821;width:59;height:65" coordorigin="6593,1821" coordsize="59,65">
              <v:shape style="position:absolute;left:6593;top:1821;width:59;height:65" coordorigin="6593,1821" coordsize="59,65" path="m6629,1886l6606,1881,6593,1865,6596,1838,6606,1821,6632,1823,6647,1833,6653,1851,6653,1852,6646,1874,6629,1886e" filled="t" fillcolor="#939598" stroked="f">
                <v:path arrowok="t"/>
                <v:fill/>
              </v:shape>
            </v:group>
            <v:group style="position:absolute;left:6998;top:1792;width:59;height:65" coordorigin="6998,1792" coordsize="59,65">
              <v:shape style="position:absolute;left:6998;top:1792;width:59;height:65" coordorigin="6998,1792" coordsize="59,65" path="m7033,1856l7010,1851,6998,1836,7000,1808,7011,1792,7037,1793,7052,1804,7057,1821,7057,1822,7050,1844,7033,1856e" filled="t" fillcolor="#939598" stroked="f">
                <v:path arrowok="t"/>
                <v:fill/>
              </v:shape>
            </v:group>
            <v:group style="position:absolute;left:7403;top:1807;width:59;height:65" coordorigin="7403,1807" coordsize="59,65">
              <v:shape style="position:absolute;left:7403;top:1807;width:59;height:65" coordorigin="7403,1807" coordsize="59,65" path="m7439,1872l7416,1867,7403,1851,7406,1823,7417,1807,7442,1808,7457,1819,7463,1836,7463,1838,7456,1860,7439,1872e" filled="t" fillcolor="#939598" stroked="f">
                <v:path arrowok="t"/>
                <v:fill/>
              </v:shape>
            </v:group>
            <v:group style="position:absolute;left:7809;top:1858;width:59;height:65" coordorigin="7809,1858" coordsize="59,65">
              <v:shape style="position:absolute;left:7809;top:1858;width:59;height:65" coordorigin="7809,1858" coordsize="59,65" path="m7845,1923l7822,1918,7809,1902,7811,1874,7822,1858,7848,1859,7863,1870,7868,1887,7868,1889,7862,1911,7845,1923e" filled="t" fillcolor="#939598" stroked="f">
                <v:path arrowok="t"/>
                <v:fill/>
              </v:shape>
            </v:group>
            <v:group style="position:absolute;left:8214;top:1897;width:59;height:65" coordorigin="8214,1897" coordsize="59,65">
              <v:shape style="position:absolute;left:8214;top:1897;width:59;height:65" coordorigin="8214,1897" coordsize="59,65" path="m8250,1961l8227,1956,8214,1940,8217,1913,8228,1897,8254,1898,8269,1909,8274,1926,8274,1927,8267,1949,8250,1961e" filled="t" fillcolor="#939598" stroked="f">
                <v:path arrowok="t"/>
                <v:fill/>
              </v:shape>
            </v:group>
            <v:group style="position:absolute;left:8620;top:1932;width:59;height:65" coordorigin="8620,1932" coordsize="59,65">
              <v:shape style="position:absolute;left:8620;top:1932;width:59;height:65" coordorigin="8620,1932" coordsize="59,65" path="m8656,1997l8633,1991,8620,1976,8623,1948,8633,1932,8659,1933,8674,1944,8679,1961,8679,1962,8673,1984,8656,1997e" filled="t" fillcolor="#939598" stroked="f">
                <v:path arrowok="t"/>
                <v:fill/>
              </v:shape>
            </v:group>
            <v:group style="position:absolute;left:9026;top:1942;width:59;height:65" coordorigin="9026,1942" coordsize="59,65">
              <v:shape style="position:absolute;left:9026;top:1942;width:59;height:65" coordorigin="9026,1942" coordsize="59,65" path="m9062,2007l9039,2001,9026,1986,9028,1958,9039,1942,9065,1943,9080,1954,9085,1971,9085,1972,9078,1994,9062,2007e" filled="t" fillcolor="#939598" stroked="f">
                <v:path arrowok="t"/>
                <v:fill/>
              </v:shape>
            </v:group>
            <v:group style="position:absolute;left:9431;top:1929;width:59;height:65" coordorigin="9431,1929" coordsize="59,65">
              <v:shape style="position:absolute;left:9431;top:1929;width:59;height:65" coordorigin="9431,1929" coordsize="59,65" path="m9467,1994l9444,1989,9431,1973,9434,1945,9445,1929,9471,1930,9486,1941,9491,1958,9491,1960,9484,1982,9467,1994e" filled="t" fillcolor="#939598" stroked="f">
                <v:path arrowok="t"/>
                <v:fill/>
              </v:shape>
            </v:group>
            <v:group style="position:absolute;left:9837;top:1933;width:59;height:65" coordorigin="9837,1933" coordsize="59,65">
              <v:shape style="position:absolute;left:9837;top:1933;width:59;height:65" coordorigin="9837,1933" coordsize="59,65" path="m9873,1998l9850,1993,9837,1977,9840,1950,9850,1933,9876,1935,9891,1945,9896,1962,9896,1964,9890,1986,9873,1998e" filled="t" fillcolor="#939598" stroked="f">
                <v:path arrowok="t"/>
                <v:fill/>
              </v:shape>
            </v:group>
            <v:group style="position:absolute;left:3417;top:956;width:198;height:2" coordorigin="3417,956" coordsize="198,2">
              <v:shape style="position:absolute;left:3417;top:956;width:198;height:2" coordorigin="3417,956" coordsize="198,0" path="m3417,956l3615,956e" filled="f" stroked="t" strokeweight="4.330669pt" strokecolor="#6AB8C2">
                <v:path arrowok="t"/>
              </v:shape>
            </v:group>
            <v:group style="position:absolute;left:5291;top:956;width:198;height:2" coordorigin="5291,956" coordsize="198,2">
              <v:shape style="position:absolute;left:5291;top:956;width:198;height:2" coordorigin="5291,956" coordsize="198,0" path="m5291,956l5489,956e" filled="f" stroked="t" strokeweight=".590546pt" strokecolor="#77787B">
                <v:path arrowok="t"/>
              </v:shape>
            </v:group>
            <v:group style="position:absolute;left:5362;top:924;width:59;height:65" coordorigin="5362,924" coordsize="59,65">
              <v:shape style="position:absolute;left:5362;top:924;width:59;height:65" coordorigin="5362,924" coordsize="59,65" path="m5398,989l5375,984,5362,968,5364,941,5375,924,5401,926,5416,937,5421,954,5421,955,5414,977,5398,989e" filled="t" fillcolor="#939598" stroked="f">
                <v:path arrowok="t"/>
                <v:fill/>
              </v:shape>
            </v:group>
            <v:group style="position:absolute;left:510;top:5566;width:4040;height:2" coordorigin="510,5566" coordsize="4040,2">
              <v:shape style="position:absolute;left:510;top:5566;width:4040;height:2" coordorigin="510,5566" coordsize="4040,0" path="m2239,5566l6280,5566e" filled="f" stroked="t" strokeweight=".147636pt" strokecolor="#939598">
                <v:path arrowok="t"/>
              </v:shape>
            </v:group>
            <v:group style="position:absolute;left:4803;top:5566;width:5601;height:2" coordorigin="4803,5566" coordsize="5601,2">
              <v:shape style="position:absolute;left:4803;top:5566;width:5601;height:2" coordorigin="4803,5566" coordsize="5601,0" path="m4803,5566l10404,5566e" filled="f" stroked="t" strokeweight=".147636pt" strokecolor="#939598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4.51125pt;margin-top:-12.220604pt;width:495.902201pt;height:3.543274pt;mso-position-horizontal-relative:page;mso-position-vertical-relative:paragraph;z-index:-2633" coordorigin="490,-244" coordsize="9918,71">
            <v:group style="position:absolute;left:526;top:-209;width:8263;height:2" coordorigin="526,-209" coordsize="8263,2">
              <v:shape style="position:absolute;left:526;top:-209;width:8263;height:2" coordorigin="526,-209" coordsize="8263,0" path="m526,-209l8788,-209e" filled="f" stroked="t" strokeweight="3.543274pt" strokecolor="#8DB89C">
                <v:path arrowok="t"/>
              </v:shape>
            </v:group>
            <v:group style="position:absolute;left:8788;top:-209;width:1585;height:2" coordorigin="8788,-209" coordsize="1585,2">
              <v:shape style="position:absolute;left:8788;top:-209;width:1585;height:2" coordorigin="8788,-209" coordsize="1585,0" path="m8788,-209l10373,-209e" filled="f" stroked="t" strokeweight="3.543274pt" strokecolor="#C4B679">
                <v:path arrowok="t"/>
              </v:shape>
            </v:group>
            <w10:wrap type="none"/>
          </v:group>
        </w:pict>
      </w:r>
      <w:r>
        <w:rPr>
          <w:rFonts w:ascii="Microsoft JhengHei UI" w:hAnsi="Microsoft JhengHei UI" w:cs="Microsoft JhengHei UI" w:eastAsia="Microsoft JhengHei UI"/>
          <w:sz w:val="42"/>
          <w:szCs w:val="42"/>
          <w:color w:val="024646"/>
          <w:spacing w:val="0"/>
          <w:w w:val="100"/>
          <w:b/>
          <w:bCs/>
          <w:position w:val="-2"/>
        </w:rPr>
        <w:t>5.</w:t>
      </w:r>
      <w:r>
        <w:rPr>
          <w:rFonts w:ascii="Microsoft JhengHei UI" w:hAnsi="Microsoft JhengHei UI" w:cs="Microsoft JhengHei UI" w:eastAsia="Microsoft JhengHei UI"/>
          <w:sz w:val="36"/>
          <w:szCs w:val="36"/>
          <w:color w:val="024646"/>
          <w:spacing w:val="0"/>
          <w:w w:val="100"/>
          <w:b/>
          <w:bCs/>
          <w:position w:val="-2"/>
        </w:rPr>
        <w:t>國內上市</w:t>
      </w:r>
      <w:r>
        <w:rPr>
          <w:rFonts w:ascii="Microsoft JhengHei UI" w:hAnsi="Microsoft JhengHei UI" w:cs="Microsoft JhengHei UI" w:eastAsia="Microsoft JhengHei UI"/>
          <w:sz w:val="36"/>
          <w:szCs w:val="36"/>
          <w:color w:val="024646"/>
          <w:spacing w:val="0"/>
          <w:w w:val="100"/>
          <w:b/>
          <w:bCs/>
          <w:position w:val="-2"/>
        </w:rPr>
        <w:t>(</w:t>
      </w:r>
      <w:r>
        <w:rPr>
          <w:rFonts w:ascii="Microsoft JhengHei UI" w:hAnsi="Microsoft JhengHei UI" w:cs="Microsoft JhengHei UI" w:eastAsia="Microsoft JhengHei UI"/>
          <w:sz w:val="36"/>
          <w:szCs w:val="36"/>
          <w:color w:val="024646"/>
          <w:spacing w:val="0"/>
          <w:w w:val="100"/>
          <w:b/>
          <w:bCs/>
          <w:position w:val="-2"/>
        </w:rPr>
        <w:t>櫃</w:t>
      </w:r>
      <w:r>
        <w:rPr>
          <w:rFonts w:ascii="Microsoft JhengHei UI" w:hAnsi="Microsoft JhengHei UI" w:cs="Microsoft JhengHei UI" w:eastAsia="Microsoft JhengHei UI"/>
          <w:sz w:val="36"/>
          <w:szCs w:val="36"/>
          <w:color w:val="024646"/>
          <w:spacing w:val="0"/>
          <w:w w:val="100"/>
          <w:b/>
          <w:bCs/>
          <w:position w:val="-2"/>
        </w:rPr>
        <w:t>)</w:t>
      </w:r>
      <w:r>
        <w:rPr>
          <w:rFonts w:ascii="Microsoft JhengHei UI" w:hAnsi="Microsoft JhengHei UI" w:cs="Microsoft JhengHei UI" w:eastAsia="Microsoft JhengHei UI"/>
          <w:sz w:val="36"/>
          <w:szCs w:val="36"/>
          <w:color w:val="024646"/>
          <w:spacing w:val="0"/>
          <w:w w:val="100"/>
          <w:b/>
          <w:bCs/>
          <w:position w:val="-2"/>
        </w:rPr>
        <w:t>公司</w:t>
      </w:r>
      <w:r>
        <w:rPr>
          <w:rFonts w:ascii="Microsoft JhengHei UI" w:hAnsi="Microsoft JhengHei UI" w:cs="Microsoft JhengHei UI" w:eastAsia="Microsoft JhengHei UI"/>
          <w:sz w:val="36"/>
          <w:szCs w:val="36"/>
          <w:color w:val="024646"/>
          <w:spacing w:val="0"/>
          <w:w w:val="100"/>
          <w:b/>
          <w:bCs/>
          <w:position w:val="-2"/>
        </w:rPr>
        <w:t>202</w:t>
      </w:r>
      <w:r>
        <w:rPr>
          <w:rFonts w:ascii="Microsoft JhengHei UI" w:hAnsi="Microsoft JhengHei UI" w:cs="Microsoft JhengHei UI" w:eastAsia="Microsoft JhengHei UI"/>
          <w:sz w:val="36"/>
          <w:szCs w:val="36"/>
          <w:color w:val="024646"/>
          <w:spacing w:val="1"/>
          <w:w w:val="100"/>
          <w:b/>
          <w:bCs/>
          <w:position w:val="-2"/>
        </w:rPr>
        <w:t>4</w:t>
      </w:r>
      <w:r>
        <w:rPr>
          <w:rFonts w:ascii="Microsoft JhengHei UI" w:hAnsi="Microsoft JhengHei UI" w:cs="Microsoft JhengHei UI" w:eastAsia="Microsoft JhengHei UI"/>
          <w:sz w:val="36"/>
          <w:szCs w:val="36"/>
          <w:color w:val="024646"/>
          <w:spacing w:val="0"/>
          <w:w w:val="100"/>
          <w:b/>
          <w:bCs/>
          <w:position w:val="-2"/>
        </w:rPr>
        <w:t>年、</w:t>
      </w:r>
      <w:r>
        <w:rPr>
          <w:rFonts w:ascii="Microsoft JhengHei UI" w:hAnsi="Microsoft JhengHei UI" w:cs="Microsoft JhengHei UI" w:eastAsia="Microsoft JhengHei UI"/>
          <w:sz w:val="36"/>
          <w:szCs w:val="36"/>
          <w:color w:val="024646"/>
          <w:spacing w:val="0"/>
          <w:w w:val="100"/>
          <w:b/>
          <w:bCs/>
          <w:position w:val="-2"/>
        </w:rPr>
        <w:t>202</w:t>
      </w:r>
      <w:r>
        <w:rPr>
          <w:rFonts w:ascii="Microsoft JhengHei UI" w:hAnsi="Microsoft JhengHei UI" w:cs="Microsoft JhengHei UI" w:eastAsia="Microsoft JhengHei UI"/>
          <w:sz w:val="36"/>
          <w:szCs w:val="36"/>
          <w:color w:val="024646"/>
          <w:spacing w:val="1"/>
          <w:w w:val="100"/>
          <w:b/>
          <w:bCs/>
          <w:position w:val="-2"/>
        </w:rPr>
        <w:t>5</w:t>
      </w:r>
      <w:r>
        <w:rPr>
          <w:rFonts w:ascii="Microsoft JhengHei UI" w:hAnsi="Microsoft JhengHei UI" w:cs="Microsoft JhengHei UI" w:eastAsia="Microsoft JhengHei UI"/>
          <w:sz w:val="36"/>
          <w:szCs w:val="36"/>
          <w:color w:val="024646"/>
          <w:spacing w:val="0"/>
          <w:w w:val="100"/>
          <w:b/>
          <w:bCs/>
          <w:position w:val="-2"/>
        </w:rPr>
        <w:t>年累計</w:t>
      </w:r>
      <w:r>
        <w:rPr>
          <w:rFonts w:ascii="Microsoft JhengHei UI" w:hAnsi="Microsoft JhengHei UI" w:cs="Microsoft JhengHei UI" w:eastAsia="Microsoft JhengHei UI"/>
          <w:sz w:val="36"/>
          <w:szCs w:val="36"/>
          <w:color w:val="024646"/>
          <w:spacing w:val="-1"/>
          <w:w w:val="100"/>
          <w:b/>
          <w:bCs/>
          <w:position w:val="-2"/>
        </w:rPr>
        <w:t>營</w:t>
      </w:r>
      <w:r>
        <w:rPr>
          <w:rFonts w:ascii="Microsoft JhengHei UI" w:hAnsi="Microsoft JhengHei UI" w:cs="Microsoft JhengHei UI" w:eastAsia="Microsoft JhengHei UI"/>
          <w:sz w:val="36"/>
          <w:szCs w:val="36"/>
          <w:color w:val="024646"/>
          <w:spacing w:val="1"/>
          <w:w w:val="100"/>
          <w:b/>
          <w:bCs/>
          <w:position w:val="-2"/>
        </w:rPr>
        <w:t>收</w:t>
      </w:r>
      <w:r>
        <w:rPr>
          <w:rFonts w:ascii="Microsoft JhengHei UI" w:hAnsi="Microsoft JhengHei UI" w:cs="Microsoft JhengHei UI" w:eastAsia="Microsoft JhengHei UI"/>
          <w:sz w:val="36"/>
          <w:szCs w:val="36"/>
          <w:color w:val="024646"/>
          <w:spacing w:val="0"/>
          <w:w w:val="100"/>
          <w:b/>
          <w:bCs/>
          <w:position w:val="-2"/>
        </w:rPr>
        <w:t>及成長率</w:t>
      </w:r>
      <w:r>
        <w:rPr>
          <w:rFonts w:ascii="Microsoft JhengHei UI" w:hAnsi="Microsoft JhengHei UI" w:cs="Microsoft JhengHei UI" w:eastAsia="Microsoft JhengHei UI"/>
          <w:sz w:val="36"/>
          <w:szCs w:val="36"/>
          <w:color w:val="000000"/>
          <w:spacing w:val="0"/>
          <w:w w:val="100"/>
          <w:position w:val="0"/>
        </w:rPr>
      </w:r>
    </w:p>
    <w:p>
      <w:pPr>
        <w:spacing w:before="5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400" w:right="260"/>
        </w:sectPr>
      </w:pPr>
      <w:rPr/>
    </w:p>
    <w:p>
      <w:pPr>
        <w:spacing w:before="0" w:after="0" w:line="235" w:lineRule="exact"/>
        <w:ind w:left="191" w:right="-65"/>
        <w:jc w:val="left"/>
        <w:rPr>
          <w:rFonts w:ascii="Microsoft JhengHei UI" w:hAnsi="Microsoft JhengHei UI" w:cs="Microsoft JhengHei UI" w:eastAsia="Microsoft JhengHei UI"/>
          <w:sz w:val="16"/>
          <w:szCs w:val="16"/>
        </w:rPr>
      </w:pPr>
      <w:rPr/>
      <w:r>
        <w:rPr>
          <w:rFonts w:ascii="Microsoft JhengHei UI" w:hAnsi="Microsoft JhengHei UI" w:cs="Microsoft JhengHei UI" w:eastAsia="Microsoft JhengHei UI"/>
          <w:sz w:val="16"/>
          <w:szCs w:val="16"/>
          <w:color w:val="231F20"/>
          <w:spacing w:val="0"/>
          <w:w w:val="90"/>
          <w:b/>
          <w:bCs/>
          <w:position w:val="-1"/>
        </w:rPr>
        <w:t>單位：億元</w:t>
      </w:r>
      <w:r>
        <w:rPr>
          <w:rFonts w:ascii="Microsoft JhengHei UI" w:hAnsi="Microsoft JhengHei UI" w:cs="Microsoft JhengHei UI" w:eastAsia="Microsoft JhengHei UI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18" w:after="0" w:line="169" w:lineRule="exact"/>
        <w:ind w:left="225"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600,</w:t>
      </w:r>
      <w:r>
        <w:rPr>
          <w:rFonts w:ascii="Calibri" w:hAnsi="Calibri" w:cs="Calibri" w:eastAsia="Calibri"/>
          <w:sz w:val="14"/>
          <w:szCs w:val="14"/>
          <w:color w:val="231F20"/>
          <w:spacing w:val="1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0" w:after="0" w:line="227" w:lineRule="exact"/>
        <w:ind w:right="-20"/>
        <w:jc w:val="left"/>
        <w:tabs>
          <w:tab w:pos="1860" w:val="left"/>
        </w:tabs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/>
        <w:br w:type="column"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b/>
          <w:bCs/>
          <w:position w:val="-1"/>
        </w:rPr>
        <w:t>累計營收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b/>
          <w:bCs/>
          <w:position w:val="-1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b/>
          <w:bCs/>
          <w:position w:val="-1"/>
        </w:rPr>
        <w:t>與去年同期相比成長率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400" w:right="260"/>
          <w:cols w:num="2" w:equalWidth="0">
            <w:col w:w="915" w:space="2321"/>
            <w:col w:w="6884"/>
          </w:cols>
        </w:sectPr>
      </w:pPr>
      <w:rPr/>
    </w:p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400" w:right="260"/>
        </w:sectPr>
      </w:pPr>
      <w:rPr/>
    </w:p>
    <w:p>
      <w:pPr>
        <w:spacing w:before="8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25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</w:rPr>
        <w:t>500,</w:t>
      </w:r>
      <w:r>
        <w:rPr>
          <w:rFonts w:ascii="Calibri" w:hAnsi="Calibri" w:cs="Calibri" w:eastAsia="Calibri"/>
          <w:sz w:val="14"/>
          <w:szCs w:val="14"/>
          <w:color w:val="231F20"/>
          <w:spacing w:val="1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7" w:after="0" w:line="100" w:lineRule="exact"/>
        <w:jc w:val="left"/>
        <w:rPr>
          <w:sz w:val="10"/>
          <w:szCs w:val="10"/>
        </w:rPr>
      </w:pPr>
      <w:rPr/>
      <w:r>
        <w:rPr/>
        <w:br w:type="column"/>
      </w:r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60"/>
        <w:jc w:val="left"/>
        <w:rPr>
          <w:rFonts w:ascii="Calibri" w:hAnsi="Calibri" w:cs="Calibri" w:eastAsia="Calibri"/>
          <w:sz w:val="13"/>
          <w:szCs w:val="13"/>
        </w:rPr>
      </w:pPr>
      <w:rPr/>
      <w:r>
        <w:rPr>
          <w:rFonts w:ascii="Calibri" w:hAnsi="Calibri" w:cs="Calibri" w:eastAsia="Calibri"/>
          <w:sz w:val="13"/>
          <w:szCs w:val="13"/>
          <w:color w:val="231F20"/>
          <w:w w:val="87"/>
        </w:rPr>
        <w:t>8.0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87"/>
        </w:rPr>
        <w:t>4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</w:rPr>
        <w:t>%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</w:rPr>
      </w:r>
    </w:p>
    <w:p>
      <w:pPr>
        <w:spacing w:before="4" w:after="0" w:line="180" w:lineRule="exact"/>
        <w:jc w:val="left"/>
        <w:rPr>
          <w:sz w:val="18"/>
          <w:szCs w:val="18"/>
        </w:rPr>
      </w:pPr>
      <w:rPr/>
      <w:r>
        <w:rPr/>
        <w:br w:type="column"/>
      </w:r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63"/>
        <w:jc w:val="left"/>
        <w:rPr>
          <w:rFonts w:ascii="Calibri" w:hAnsi="Calibri" w:cs="Calibri" w:eastAsia="Calibri"/>
          <w:sz w:val="13"/>
          <w:szCs w:val="13"/>
        </w:rPr>
      </w:pPr>
      <w:rPr/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  <w:position w:val="-2"/>
        </w:rPr>
        <w:t>4.5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100"/>
          <w:position w:val="-2"/>
        </w:rPr>
        <w:t>6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  <w:position w:val="-2"/>
        </w:rPr>
        <w:t>%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  <w:position w:val="-2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21"/>
          <w:w w:val="100"/>
          <w:position w:val="-2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  <w:position w:val="0"/>
        </w:rPr>
        <w:t>5.4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100"/>
          <w:position w:val="0"/>
        </w:rPr>
        <w:t>0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  <w:position w:val="0"/>
        </w:rPr>
        <w:t>%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10" w:after="0" w:line="180" w:lineRule="exact"/>
        <w:jc w:val="left"/>
        <w:rPr>
          <w:sz w:val="18"/>
          <w:szCs w:val="18"/>
        </w:rPr>
      </w:pPr>
      <w:rPr/>
      <w:r>
        <w:rPr/>
        <w:br w:type="column"/>
      </w:r>
      <w:r>
        <w:rPr>
          <w:sz w:val="18"/>
          <w:szCs w:val="18"/>
        </w:rPr>
      </w:r>
    </w:p>
    <w:p>
      <w:pPr>
        <w:spacing w:before="0" w:after="0" w:line="240" w:lineRule="auto"/>
        <w:ind w:right="-75"/>
        <w:jc w:val="left"/>
        <w:rPr>
          <w:rFonts w:ascii="Calibri" w:hAnsi="Calibri" w:cs="Calibri" w:eastAsia="Calibri"/>
          <w:sz w:val="13"/>
          <w:szCs w:val="13"/>
        </w:rPr>
      </w:pPr>
      <w:rPr/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  <w:position w:val="-9"/>
        </w:rPr>
        <w:t>8.5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100"/>
          <w:position w:val="-9"/>
        </w:rPr>
        <w:t>4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  <w:position w:val="-9"/>
        </w:rPr>
        <w:t>%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  <w:position w:val="-9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21"/>
          <w:w w:val="100"/>
          <w:position w:val="-9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  <w:position w:val="-5"/>
        </w:rPr>
        <w:t>9.9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100"/>
          <w:position w:val="-5"/>
        </w:rPr>
        <w:t>6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  <w:position w:val="-5"/>
        </w:rPr>
        <w:t>%</w:t>
      </w:r>
      <w:r>
        <w:rPr>
          <w:rFonts w:ascii="Calibri" w:hAnsi="Calibri" w:cs="Calibri" w:eastAsia="Calibri"/>
          <w:sz w:val="13"/>
          <w:szCs w:val="13"/>
          <w:color w:val="231F20"/>
          <w:spacing w:val="22"/>
          <w:w w:val="100"/>
          <w:position w:val="-5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-4"/>
        </w:rPr>
        <w:t>10.2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87"/>
          <w:position w:val="-4"/>
        </w:rPr>
        <w:t>3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-4"/>
        </w:rPr>
        <w:t>%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-4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13"/>
          <w:w w:val="87"/>
          <w:position w:val="-4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0"/>
        </w:rPr>
        <w:t>11.6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87"/>
          <w:position w:val="0"/>
        </w:rPr>
        <w:t>9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0"/>
        </w:rPr>
        <w:t>%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0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13"/>
          <w:w w:val="87"/>
          <w:position w:val="0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11.9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87"/>
          <w:position w:val="1"/>
        </w:rPr>
        <w:t>3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%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13"/>
          <w:w w:val="87"/>
          <w:position w:val="1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11.9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87"/>
          <w:position w:val="1"/>
        </w:rPr>
        <w:t>1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%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13"/>
          <w:w w:val="87"/>
          <w:position w:val="1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11.9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87"/>
          <w:position w:val="1"/>
        </w:rPr>
        <w:t>2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%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13"/>
          <w:w w:val="87"/>
          <w:position w:val="1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  <w:position w:val="1"/>
        </w:rPr>
        <w:t>11.9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100"/>
          <w:position w:val="1"/>
        </w:rPr>
        <w:t>8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  <w:position w:val="1"/>
        </w:rPr>
        <w:t>%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0" w:after="0" w:line="160" w:lineRule="exact"/>
        <w:jc w:val="left"/>
        <w:rPr>
          <w:sz w:val="16"/>
          <w:szCs w:val="16"/>
        </w:rPr>
      </w:pPr>
      <w:rPr/>
      <w:r>
        <w:rPr/>
        <w:br w:type="column"/>
      </w:r>
      <w:r>
        <w:rPr>
          <w:sz w:val="16"/>
          <w:szCs w:val="16"/>
        </w:rPr>
      </w:r>
    </w:p>
    <w:p>
      <w:pPr>
        <w:spacing w:before="0" w:after="0" w:line="240" w:lineRule="auto"/>
        <w:ind w:left="51" w:right="-20"/>
        <w:jc w:val="left"/>
        <w:rPr>
          <w:rFonts w:ascii="Calibri" w:hAnsi="Calibri" w:cs="Calibri" w:eastAsia="Calibri"/>
          <w:sz w:val="13"/>
          <w:szCs w:val="13"/>
        </w:rPr>
      </w:pPr>
      <w:rPr/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</w:rPr>
        <w:t>13.0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100"/>
        </w:rPr>
        <w:t>2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</w:rPr>
        <w:t>%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</w:rPr>
      </w:r>
    </w:p>
    <w:p>
      <w:pPr>
        <w:spacing w:before="1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194" w:lineRule="exact"/>
        <w:ind w:right="-65"/>
        <w:jc w:val="lef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434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680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0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60"/>
        <w:jc w:val="left"/>
        <w:rPr>
          <w:rFonts w:ascii="Calibri" w:hAnsi="Calibri" w:cs="Calibri" w:eastAsia="Calibri"/>
          <w:sz w:val="13"/>
          <w:szCs w:val="13"/>
        </w:rPr>
      </w:pPr>
      <w:rPr/>
      <w:r>
        <w:rPr>
          <w:rFonts w:ascii="Calibri" w:hAnsi="Calibri" w:cs="Calibri" w:eastAsia="Calibri"/>
          <w:sz w:val="13"/>
          <w:szCs w:val="13"/>
          <w:color w:val="231F20"/>
          <w:w w:val="87"/>
        </w:rPr>
        <w:t>7.2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87"/>
        </w:rPr>
        <w:t>3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</w:rPr>
        <w:t>%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</w:rPr>
      </w:r>
    </w:p>
    <w:p>
      <w:pPr>
        <w:spacing w:before="33" w:after="0" w:line="240" w:lineRule="auto"/>
        <w:ind w:right="-75"/>
        <w:jc w:val="left"/>
        <w:rPr>
          <w:rFonts w:ascii="Calibri" w:hAnsi="Calibri" w:cs="Calibri" w:eastAsia="Calibri"/>
          <w:sz w:val="13"/>
          <w:szCs w:val="13"/>
        </w:rPr>
      </w:pPr>
      <w:rPr/>
      <w:r>
        <w:rPr/>
        <w:br w:type="column"/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</w:rPr>
        <w:t>16.3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87"/>
        </w:rPr>
        <w:t>3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</w:rPr>
        <w:t>%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13"/>
          <w:w w:val="87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3"/>
        </w:rPr>
        <w:t>17.3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87"/>
          <w:position w:val="3"/>
        </w:rPr>
        <w:t>2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3"/>
        </w:rPr>
        <w:t>%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3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13"/>
          <w:w w:val="87"/>
          <w:position w:val="3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16.7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87"/>
          <w:position w:val="1"/>
        </w:rPr>
        <w:t>8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%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13"/>
          <w:w w:val="87"/>
          <w:position w:val="1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-4"/>
        </w:rPr>
        <w:t>15.0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87"/>
          <w:position w:val="-4"/>
        </w:rPr>
        <w:t>7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-4"/>
        </w:rPr>
        <w:t>%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-4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13"/>
          <w:w w:val="87"/>
          <w:position w:val="-4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  <w:position w:val="-8"/>
        </w:rPr>
        <w:t>13.7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100"/>
          <w:position w:val="-8"/>
        </w:rPr>
        <w:t>5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  <w:position w:val="-8"/>
        </w:rPr>
        <w:t>%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4" w:after="0" w:line="170" w:lineRule="exact"/>
        <w:jc w:val="left"/>
        <w:rPr>
          <w:sz w:val="17"/>
          <w:szCs w:val="17"/>
        </w:rPr>
      </w:pPr>
      <w:rPr/>
      <w:r>
        <w:rPr/>
        <w:br w:type="column"/>
      </w:r>
      <w:r>
        <w:rPr>
          <w:sz w:val="17"/>
          <w:szCs w:val="17"/>
        </w:rPr>
      </w:r>
    </w:p>
    <w:p>
      <w:pPr>
        <w:spacing w:before="0" w:after="0" w:line="240" w:lineRule="auto"/>
        <w:ind w:right="-20"/>
        <w:jc w:val="left"/>
        <w:rPr>
          <w:rFonts w:ascii="Calibri" w:hAnsi="Calibri" w:cs="Calibri" w:eastAsia="Calibri"/>
          <w:sz w:val="13"/>
          <w:szCs w:val="13"/>
        </w:rPr>
      </w:pPr>
      <w:rPr/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1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87"/>
          <w:position w:val="1"/>
        </w:rPr>
        <w:t>2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.57%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13"/>
          <w:w w:val="87"/>
          <w:position w:val="1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0"/>
        </w:rPr>
        <w:t>12.2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87"/>
          <w:position w:val="0"/>
        </w:rPr>
        <w:t>3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0"/>
        </w:rPr>
        <w:t>%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0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13"/>
          <w:w w:val="87"/>
          <w:position w:val="0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12.6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87"/>
          <w:position w:val="1"/>
        </w:rPr>
        <w:t>3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%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87"/>
          <w:position w:val="1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13"/>
          <w:w w:val="87"/>
          <w:position w:val="1"/>
        </w:rPr>
        <w:t> 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  <w:position w:val="1"/>
        </w:rPr>
        <w:t>12.5</w:t>
      </w:r>
      <w:r>
        <w:rPr>
          <w:rFonts w:ascii="Calibri" w:hAnsi="Calibri" w:cs="Calibri" w:eastAsia="Calibri"/>
          <w:sz w:val="13"/>
          <w:szCs w:val="13"/>
          <w:color w:val="231F20"/>
          <w:spacing w:val="1"/>
          <w:w w:val="100"/>
          <w:position w:val="1"/>
        </w:rPr>
        <w:t>1</w:t>
      </w:r>
      <w:r>
        <w:rPr>
          <w:rFonts w:ascii="Calibri" w:hAnsi="Calibri" w:cs="Calibri" w:eastAsia="Calibri"/>
          <w:sz w:val="13"/>
          <w:szCs w:val="13"/>
          <w:color w:val="231F20"/>
          <w:spacing w:val="0"/>
          <w:w w:val="100"/>
          <w:position w:val="1"/>
        </w:rPr>
        <w:t>%</w:t>
      </w:r>
      <w:r>
        <w:rPr>
          <w:rFonts w:ascii="Calibri" w:hAnsi="Calibri" w:cs="Calibri" w:eastAsia="Calibri"/>
          <w:sz w:val="13"/>
          <w:szCs w:val="13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400" w:right="260"/>
          <w:cols w:num="8" w:equalWidth="0">
            <w:col w:w="632" w:space="175"/>
            <w:col w:w="284" w:space="121"/>
            <w:col w:w="690" w:space="121"/>
            <w:col w:w="3153" w:space="12"/>
            <w:col w:w="475" w:space="10"/>
            <w:col w:w="284" w:space="92"/>
            <w:col w:w="1965" w:space="63"/>
            <w:col w:w="2043"/>
          </w:cols>
        </w:sectPr>
      </w:pPr>
      <w:rPr/>
    </w:p>
    <w:p>
      <w:pPr>
        <w:spacing w:before="1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25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</w:rPr>
        <w:t>400,</w:t>
      </w:r>
      <w:r>
        <w:rPr>
          <w:rFonts w:ascii="Calibri" w:hAnsi="Calibri" w:cs="Calibri" w:eastAsia="Calibri"/>
          <w:sz w:val="14"/>
          <w:szCs w:val="14"/>
          <w:color w:val="231F20"/>
          <w:spacing w:val="1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25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w w:val="88"/>
        </w:rPr>
        <w:t>3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</w:rPr>
        <w:t>0,0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25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</w:rPr>
        <w:t>200,</w:t>
      </w:r>
      <w:r>
        <w:rPr>
          <w:rFonts w:ascii="Calibri" w:hAnsi="Calibri" w:cs="Calibri" w:eastAsia="Calibri"/>
          <w:sz w:val="14"/>
          <w:szCs w:val="14"/>
          <w:color w:val="231F20"/>
          <w:spacing w:val="1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25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</w:rPr>
        <w:t>100,</w:t>
      </w:r>
      <w:r>
        <w:rPr>
          <w:rFonts w:ascii="Calibri" w:hAnsi="Calibri" w:cs="Calibri" w:eastAsia="Calibri"/>
          <w:sz w:val="14"/>
          <w:szCs w:val="14"/>
          <w:color w:val="231F20"/>
          <w:spacing w:val="1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5" w:after="0" w:line="150" w:lineRule="exact"/>
        <w:jc w:val="left"/>
        <w:rPr>
          <w:sz w:val="15"/>
          <w:szCs w:val="15"/>
        </w:rPr>
      </w:pPr>
      <w:rPr/>
      <w:r>
        <w:rPr/>
        <w:br w:type="column"/>
      </w:r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94" w:lineRule="exact"/>
        <w:ind w:right="-65"/>
        <w:jc w:val="lef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3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3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8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94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5" w:after="0" w:line="160" w:lineRule="exact"/>
        <w:jc w:val="left"/>
        <w:rPr>
          <w:sz w:val="16"/>
          <w:szCs w:val="16"/>
        </w:rPr>
      </w:pPr>
      <w:rPr/>
      <w:r>
        <w:rPr/>
        <w:br w:type="column"/>
      </w:r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65"/>
        <w:jc w:val="lef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6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1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6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04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81" w:after="0" w:line="240" w:lineRule="auto"/>
        <w:ind w:right="-20"/>
        <w:jc w:val="right"/>
        <w:rPr>
          <w:rFonts w:ascii="Calibri" w:hAnsi="Calibri" w:cs="Calibri" w:eastAsia="Calibri"/>
          <w:sz w:val="16"/>
          <w:szCs w:val="16"/>
        </w:rPr>
      </w:pPr>
      <w:rPr/>
      <w:r>
        <w:rPr/>
        <w:br w:type="column"/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394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625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71" w:after="0" w:line="240" w:lineRule="auto"/>
        <w:ind w:right="385"/>
        <w:jc w:val="righ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w w:val="90"/>
          <w:b/>
          <w:bCs/>
        </w:rPr>
        <w:t>3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5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5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7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4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7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84" w:after="0" w:line="240" w:lineRule="auto"/>
        <w:ind w:left="2396" w:right="-20"/>
        <w:jc w:val="lef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3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1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4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9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4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0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76" w:after="0" w:line="240" w:lineRule="auto"/>
        <w:ind w:left="1991" w:right="-20"/>
        <w:jc w:val="lef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2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7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5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3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0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6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56" w:after="0" w:line="240" w:lineRule="auto"/>
        <w:ind w:left="1553" w:right="1570"/>
        <w:jc w:val="center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238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578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67" w:after="0" w:line="240" w:lineRule="auto"/>
        <w:ind w:left="1180" w:right="-20"/>
        <w:jc w:val="lef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2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0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0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3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2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3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47" w:after="0" w:line="240" w:lineRule="auto"/>
        <w:ind w:left="774" w:right="-20"/>
        <w:jc w:val="lef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1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6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4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8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8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2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47" w:after="0" w:line="240" w:lineRule="auto"/>
        <w:ind w:left="368" w:right="-20"/>
        <w:jc w:val="lef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1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2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9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5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6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1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39" w:after="0" w:line="240" w:lineRule="auto"/>
        <w:ind w:right="-20"/>
        <w:jc w:val="lef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9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5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3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80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65"/>
        <w:jc w:val="lef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3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6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4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49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38" w:after="0" w:line="240" w:lineRule="auto"/>
        <w:ind w:right="371"/>
        <w:jc w:val="right"/>
        <w:rPr>
          <w:rFonts w:ascii="Calibri" w:hAnsi="Calibri" w:cs="Calibri" w:eastAsia="Calibri"/>
          <w:sz w:val="16"/>
          <w:szCs w:val="16"/>
        </w:rPr>
      </w:pPr>
      <w:rPr/>
      <w:r>
        <w:rPr/>
        <w:br w:type="column"/>
      </w:r>
      <w:r>
        <w:rPr>
          <w:rFonts w:ascii="Calibri" w:hAnsi="Calibri" w:cs="Calibri" w:eastAsia="Calibri"/>
          <w:sz w:val="16"/>
          <w:szCs w:val="16"/>
          <w:color w:val="065452"/>
          <w:w w:val="90"/>
          <w:b/>
          <w:bCs/>
        </w:rPr>
        <w:t>4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0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0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8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5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0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right="777"/>
        <w:jc w:val="righ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w w:val="90"/>
          <w:b/>
          <w:bCs/>
        </w:rPr>
        <w:t>3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5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5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3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7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9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396" w:right="-20"/>
        <w:jc w:val="lef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3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0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9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5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3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2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83" w:after="0" w:line="240" w:lineRule="auto"/>
        <w:ind w:left="1958" w:right="1556"/>
        <w:jc w:val="center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w w:val="90"/>
          <w:b/>
          <w:bCs/>
        </w:rPr>
        <w:t>2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6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8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9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0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7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81" w:after="0" w:line="240" w:lineRule="auto"/>
        <w:ind w:left="1553" w:right="1961"/>
        <w:jc w:val="center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w w:val="90"/>
          <w:b/>
          <w:bCs/>
        </w:rPr>
        <w:t>2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2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8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5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90"/>
          <w:b/>
          <w:bCs/>
        </w:rPr>
        <w:t>1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90"/>
          <w:b/>
          <w:bCs/>
        </w:rPr>
        <w:t>5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67" w:after="0" w:line="240" w:lineRule="auto"/>
        <w:ind w:left="1180" w:right="-20"/>
        <w:jc w:val="lef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1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9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0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2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9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0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69" w:after="0" w:line="240" w:lineRule="auto"/>
        <w:ind w:left="774" w:right="-20"/>
        <w:jc w:val="lef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1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5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1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7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6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7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75" w:after="0" w:line="240" w:lineRule="auto"/>
        <w:ind w:left="369" w:right="-20"/>
        <w:jc w:val="lef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1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1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2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2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1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6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spacing w:before="81" w:after="0" w:line="240" w:lineRule="auto"/>
        <w:ind w:right="-20"/>
        <w:jc w:val="left"/>
        <w:rPr>
          <w:rFonts w:ascii="Calibri" w:hAnsi="Calibri" w:cs="Calibri" w:eastAsia="Calibri"/>
          <w:sz w:val="16"/>
          <w:szCs w:val="16"/>
        </w:rPr>
      </w:pPr>
      <w:rPr/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7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1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,</w:t>
      </w:r>
      <w:r>
        <w:rPr>
          <w:rFonts w:ascii="Calibri" w:hAnsi="Calibri" w:cs="Calibri" w:eastAsia="Calibri"/>
          <w:sz w:val="16"/>
          <w:szCs w:val="16"/>
          <w:color w:val="065452"/>
          <w:spacing w:val="-1"/>
          <w:w w:val="100"/>
          <w:b/>
          <w:bCs/>
        </w:rPr>
        <w:t>8</w:t>
      </w:r>
      <w:r>
        <w:rPr>
          <w:rFonts w:ascii="Calibri" w:hAnsi="Calibri" w:cs="Calibri" w:eastAsia="Calibri"/>
          <w:sz w:val="16"/>
          <w:szCs w:val="16"/>
          <w:color w:val="065452"/>
          <w:spacing w:val="0"/>
          <w:w w:val="100"/>
          <w:b/>
          <w:bCs/>
        </w:rPr>
        <w:t>88</w:t>
      </w:r>
      <w:r>
        <w:rPr>
          <w:rFonts w:ascii="Calibri" w:hAnsi="Calibri" w:cs="Calibri" w:eastAsia="Calibri"/>
          <w:sz w:val="16"/>
          <w:szCs w:val="16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400" w:right="260"/>
          <w:cols w:num="6" w:equalWidth="0">
            <w:col w:w="632" w:space="133"/>
            <w:col w:w="403" w:space="2"/>
            <w:col w:w="403" w:space="2"/>
            <w:col w:w="3683" w:space="373"/>
            <w:col w:w="403" w:space="2"/>
            <w:col w:w="4084"/>
          </w:cols>
        </w:sectPr>
      </w:pPr>
      <w:rPr/>
    </w:p>
    <w:p>
      <w:pPr>
        <w:spacing w:before="5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7" w:after="0" w:line="240" w:lineRule="auto"/>
        <w:ind w:left="875" w:right="-20"/>
        <w:jc w:val="left"/>
        <w:tabs>
          <w:tab w:pos="1280" w:val="left"/>
          <w:tab w:pos="1680" w:val="left"/>
          <w:tab w:pos="2080" w:val="left"/>
          <w:tab w:pos="2480" w:val="left"/>
          <w:tab w:pos="2900" w:val="left"/>
          <w:tab w:pos="3300" w:val="left"/>
          <w:tab w:pos="3700" w:val="left"/>
          <w:tab w:pos="4120" w:val="left"/>
          <w:tab w:pos="4480" w:val="left"/>
          <w:tab w:pos="4900" w:val="left"/>
          <w:tab w:pos="5300" w:val="left"/>
          <w:tab w:pos="5740" w:val="left"/>
          <w:tab w:pos="6140" w:val="left"/>
          <w:tab w:pos="6540" w:val="left"/>
          <w:tab w:pos="6940" w:val="left"/>
          <w:tab w:pos="7360" w:val="left"/>
          <w:tab w:pos="7760" w:val="left"/>
          <w:tab w:pos="8160" w:val="left"/>
          <w:tab w:pos="8580" w:val="left"/>
          <w:tab w:pos="8980" w:val="left"/>
          <w:tab w:pos="9360" w:val="left"/>
        </w:tabs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3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4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5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6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7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8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9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10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11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12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3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0"/>
          <w:b/>
          <w:bCs/>
        </w:rPr>
        <w:t>4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5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6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7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8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9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10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47" w:after="0" w:line="240" w:lineRule="auto"/>
        <w:ind w:left="673" w:right="-20"/>
        <w:jc w:val="left"/>
        <w:tabs>
          <w:tab w:pos="5520" w:val="left"/>
          <w:tab w:pos="8700" w:val="left"/>
        </w:tabs>
        <w:rPr>
          <w:rFonts w:ascii="Microsoft JhengHei UI" w:hAnsi="Microsoft JhengHei UI" w:cs="Microsoft JhengHei UI" w:eastAsia="Microsoft JhengHei UI"/>
          <w:sz w:val="13"/>
          <w:szCs w:val="13"/>
        </w:rPr>
      </w:pPr>
      <w:rPr/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0"/>
          <w:w w:val="100"/>
        </w:rPr>
        <w:t>2021</w:t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0"/>
          <w:w w:val="100"/>
        </w:rPr>
        <w:t>年</w:t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0"/>
          <w:w w:val="100"/>
        </w:rPr>
        <w:t>  </w:t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0"/>
          <w:w w:val="100"/>
        </w:rPr>
        <w:t>2022</w:t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0"/>
          <w:w w:val="100"/>
        </w:rPr>
        <w:t>年</w:t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0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21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0"/>
          <w:w w:val="100"/>
        </w:rPr>
        <w:t>2023</w:t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0"/>
          <w:w w:val="100"/>
        </w:rPr>
        <w:t>年</w:t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0"/>
          <w:w w:val="100"/>
        </w:rPr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0"/>
          <w:w w:val="100"/>
        </w:rPr>
        <w:t>2024</w:t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0"/>
          <w:w w:val="100"/>
        </w:rPr>
        <w:t>年</w:t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0"/>
          <w:w w:val="100"/>
        </w:rPr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0"/>
          <w:w w:val="100"/>
        </w:rPr>
        <w:t>2025</w:t>
      </w:r>
      <w:r>
        <w:rPr>
          <w:rFonts w:ascii="Microsoft JhengHei UI" w:hAnsi="Microsoft JhengHei UI" w:cs="Microsoft JhengHei UI" w:eastAsia="Microsoft JhengHei UI"/>
          <w:sz w:val="13"/>
          <w:szCs w:val="13"/>
          <w:color w:val="231F20"/>
          <w:spacing w:val="0"/>
          <w:w w:val="100"/>
        </w:rPr>
        <w:t>年</w:t>
      </w:r>
      <w:r>
        <w:rPr>
          <w:rFonts w:ascii="Microsoft JhengHei UI" w:hAnsi="Microsoft JhengHei UI" w:cs="Microsoft JhengHei UI" w:eastAsia="Microsoft JhengHei UI"/>
          <w:sz w:val="13"/>
          <w:szCs w:val="13"/>
          <w:color w:val="000000"/>
          <w:spacing w:val="0"/>
          <w:w w:val="100"/>
        </w:rPr>
      </w:r>
    </w:p>
    <w:p>
      <w:pPr>
        <w:spacing w:before="94" w:after="0" w:line="253" w:lineRule="exact"/>
        <w:ind w:left="110" w:right="-20"/>
        <w:jc w:val="left"/>
        <w:tabs>
          <w:tab w:pos="9800" w:val="left"/>
          <w:tab w:pos="10000" w:val="left"/>
        </w:tabs>
        <w:rPr>
          <w:rFonts w:ascii="Times New Roman" w:hAnsi="Times New Roman" w:cs="Times New Roman" w:eastAsia="Times New Roman"/>
          <w:sz w:val="21"/>
          <w:szCs w:val="21"/>
        </w:rPr>
      </w:pPr>
      <w:rPr/>
      <w:r>
        <w:rPr/>
        <w:pict>
          <v:shape style="position:absolute;margin-left:33.241089pt;margin-top:5.739814pt;width:43.274911pt;height:11.752543pt;mso-position-horizontal-relative:page;mso-position-vertical-relative:paragraph;z-index:-2632" type="#_x0000_t75">
            <v:imagedata r:id="rId12" o:title=""/>
          </v:shape>
        </w:pict>
      </w:r>
      <w:r>
        <w:rPr>
          <w:rFonts w:ascii="Times New Roman" w:hAnsi="Times New Roman" w:cs="Times New Roman" w:eastAsia="Times New Roman"/>
          <w:sz w:val="21"/>
          <w:szCs w:val="21"/>
          <w:color w:val="FFFFFF"/>
          <w:w w:val="88"/>
        </w:rPr>
      </w:r>
      <w:r>
        <w:rPr>
          <w:rFonts w:ascii="Times New Roman" w:hAnsi="Times New Roman" w:cs="Times New Roman" w:eastAsia="Times New Roman"/>
          <w:sz w:val="21"/>
          <w:szCs w:val="21"/>
          <w:color w:val="FFFFFF"/>
          <w:highlight w:val="darkCyan"/>
          <w:w w:val="8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FFFFFF"/>
          <w:highlight w:val="darkCyan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FFFFFF"/>
          <w:highlight w:val="darkCyan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FFFFFF"/>
          <w:highlight w:val="darkCyan"/>
          <w:w w:val="100"/>
        </w:rPr>
      </w:r>
      <w:r>
        <w:rPr>
          <w:rFonts w:ascii="Calibri" w:hAnsi="Calibri" w:cs="Calibri" w:eastAsia="Calibri"/>
          <w:sz w:val="21"/>
          <w:szCs w:val="21"/>
          <w:color w:val="FFFFFF"/>
          <w:highlight w:val="darkCyan"/>
          <w:w w:val="88"/>
        </w:rPr>
        <w:t>5</w:t>
      </w:r>
      <w:r>
        <w:rPr>
          <w:rFonts w:ascii="Calibri" w:hAnsi="Calibri" w:cs="Calibri" w:eastAsia="Calibri"/>
          <w:sz w:val="21"/>
          <w:szCs w:val="21"/>
          <w:color w:val="FFFFFF"/>
          <w:highlight w:val="darkCyan"/>
          <w:w w:val="88"/>
        </w:rPr>
      </w:r>
      <w:r>
        <w:rPr>
          <w:rFonts w:ascii="Calibri" w:hAnsi="Calibri" w:cs="Calibri" w:eastAsia="Calibri"/>
          <w:sz w:val="21"/>
          <w:szCs w:val="21"/>
          <w:color w:val="FFFFFF"/>
          <w:highlight w:val="darkCyan"/>
          <w:w w:val="88"/>
        </w:rPr>
      </w:r>
      <w:r>
        <w:rPr>
          <w:rFonts w:ascii="Times New Roman" w:hAnsi="Times New Roman" w:cs="Times New Roman" w:eastAsia="Times New Roman"/>
          <w:sz w:val="21"/>
          <w:szCs w:val="21"/>
          <w:color w:val="FFFFFF"/>
          <w:highlight w:val="darkCyan"/>
          <w:w w:val="88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FFFFFF"/>
          <w:highlight w:val="darkCyan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FFFFFF"/>
          <w:highlight w:val="darkCyan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FFFFFF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000000"/>
          <w:w w:val="100"/>
        </w:rPr>
      </w:r>
    </w:p>
    <w:p>
      <w:pPr>
        <w:spacing w:before="2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44" w:lineRule="exact"/>
        <w:ind w:right="88"/>
        <w:jc w:val="right"/>
        <w:rPr>
          <w:rFonts w:ascii="思源宋體 TW" w:hAnsi="思源宋體 TW" w:cs="思源宋體 TW" w:eastAsia="思源宋體 TW"/>
          <w:sz w:val="20"/>
          <w:szCs w:val="20"/>
        </w:rPr>
      </w:pPr>
      <w:rPr/>
      <w:r>
        <w:rPr>
          <w:rFonts w:ascii="思源宋體 TW" w:hAnsi="思源宋體 TW" w:cs="思源宋體 TW" w:eastAsia="思源宋體 TW"/>
          <w:sz w:val="20"/>
          <w:szCs w:val="20"/>
          <w:color w:val="231F20"/>
          <w:spacing w:val="0"/>
          <w:w w:val="100"/>
          <w:position w:val="1"/>
        </w:rPr>
        <w:t>71</w:t>
      </w:r>
      <w:r>
        <w:rPr>
          <w:rFonts w:ascii="思源宋體 TW" w:hAnsi="思源宋體 TW" w:cs="思源宋體 TW" w:eastAsia="思源宋體 TW"/>
          <w:sz w:val="20"/>
          <w:szCs w:val="20"/>
          <w:color w:val="000000"/>
          <w:spacing w:val="0"/>
          <w:w w:val="100"/>
          <w:position w:val="0"/>
        </w:rPr>
      </w:r>
    </w:p>
    <w:p>
      <w:pPr>
        <w:jc w:val="right"/>
        <w:spacing w:after="0"/>
        <w:sectPr>
          <w:type w:val="continuous"/>
          <w:pgSz w:w="10780" w:h="14760"/>
          <w:pgMar w:top="1380" w:bottom="280" w:left="400" w:right="260"/>
        </w:sectPr>
      </w:pPr>
      <w:rPr/>
    </w:p>
    <w:p>
      <w:pPr>
        <w:spacing w:before="0" w:after="0" w:line="529" w:lineRule="exact"/>
        <w:ind w:left="290" w:right="-20"/>
        <w:jc w:val="left"/>
        <w:rPr>
          <w:rFonts w:ascii="Microsoft JhengHei UI" w:hAnsi="Microsoft JhengHei UI" w:cs="Microsoft JhengHei UI" w:eastAsia="Microsoft JhengHei UI"/>
          <w:sz w:val="42"/>
          <w:szCs w:val="42"/>
        </w:rPr>
      </w:pPr>
      <w:rPr/>
      <w:r>
        <w:rPr/>
        <w:pict>
          <v:group style="position:absolute;margin-left:18.064449pt;margin-top:33.510071pt;width:425.494411pt;height:.1pt;mso-position-horizontal-relative:page;mso-position-vertical-relative:paragraph;z-index:-2631" coordorigin="361,670" coordsize="8510,2">
            <v:shape style="position:absolute;left:361;top:670;width:8510;height:2" coordorigin="361,670" coordsize="8510,0" path="m361,670l8871,670e" filled="f" stroked="t" strokeweight="3.533844pt" strokecolor="#025758">
              <v:path arrowok="t"/>
            </v:shape>
          </v:group>
          <w10:wrap type="none"/>
        </w:pict>
      </w:r>
      <w:r>
        <w:rPr/>
        <w:pict>
          <v:group style="position:absolute;margin-left:17.071857pt;margin-top:-9.956209pt;width:496.782148pt;height:3.533844pt;mso-position-horizontal-relative:page;mso-position-vertical-relative:paragraph;z-index:-2630" coordorigin="341,-199" coordsize="9936,71">
            <v:group style="position:absolute;left:377;top:-164;width:8278;height:2" coordorigin="377,-164" coordsize="8278,2">
              <v:shape style="position:absolute;left:377;top:-164;width:8278;height:2" coordorigin="377,-164" coordsize="8278,0" path="m377,-164l8654,-164e" filled="f" stroked="t" strokeweight="3.533844pt" strokecolor="#8DB89C">
                <v:path arrowok="t"/>
              </v:shape>
            </v:group>
            <v:group style="position:absolute;left:8654;top:-164;width:1587;height:2" coordorigin="8654,-164" coordsize="1587,2">
              <v:shape style="position:absolute;left:8654;top:-164;width:1587;height:2" coordorigin="8654,-164" coordsize="1587,0" path="m8654,-164l10242,-164e" filled="f" stroked="t" strokeweight="3.533844pt" strokecolor="#C4B679">
                <v:path arrowok="t"/>
              </v:shape>
            </v:group>
            <w10:wrap type="none"/>
          </v:group>
        </w:pict>
      </w:r>
      <w:r>
        <w:rPr>
          <w:rFonts w:ascii="Microsoft JhengHei UI" w:hAnsi="Microsoft JhengHei UI" w:cs="Microsoft JhengHei UI" w:eastAsia="Microsoft JhengHei UI"/>
          <w:sz w:val="42"/>
          <w:szCs w:val="42"/>
          <w:color w:val="024646"/>
          <w:spacing w:val="0"/>
          <w:w w:val="100"/>
          <w:b/>
          <w:bCs/>
          <w:position w:val="-2"/>
        </w:rPr>
        <w:t>6.</w:t>
      </w:r>
      <w:r>
        <w:rPr>
          <w:rFonts w:ascii="Microsoft JhengHei UI" w:hAnsi="Microsoft JhengHei UI" w:cs="Microsoft JhengHei UI" w:eastAsia="Microsoft JhengHei UI"/>
          <w:sz w:val="42"/>
          <w:szCs w:val="42"/>
          <w:color w:val="024646"/>
          <w:spacing w:val="0"/>
          <w:w w:val="100"/>
          <w:b/>
          <w:bCs/>
          <w:position w:val="-2"/>
        </w:rPr>
        <w:t>境內基金檔數及規模</w:t>
      </w:r>
      <w:r>
        <w:rPr>
          <w:rFonts w:ascii="Microsoft JhengHei UI" w:hAnsi="Microsoft JhengHei UI" w:cs="Microsoft JhengHei UI" w:eastAsia="Microsoft JhengHei UI"/>
          <w:sz w:val="42"/>
          <w:szCs w:val="42"/>
          <w:color w:val="000000"/>
          <w:spacing w:val="0"/>
          <w:w w:val="100"/>
          <w:position w:val="0"/>
        </w:rPr>
      </w:r>
    </w:p>
    <w:p>
      <w:pPr>
        <w:spacing w:before="1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8" w:lineRule="exact"/>
        <w:ind w:left="407" w:right="-20"/>
        <w:jc w:val="left"/>
        <w:tabs>
          <w:tab w:pos="9360" w:val="left"/>
        </w:tabs>
        <w:rPr>
          <w:rFonts w:ascii="Microsoft JhengHei UI" w:hAnsi="Microsoft JhengHei UI" w:cs="Microsoft JhengHei UI" w:eastAsia="Microsoft JhengHei UI"/>
          <w:sz w:val="19"/>
          <w:szCs w:val="19"/>
        </w:rPr>
      </w:pPr>
      <w:rPr/>
      <w:r>
        <w:rPr/>
        <w:pict>
          <v:group style="position:absolute;margin-left:17.769991pt;margin-top:21.835102pt;width:496.159699pt;height:245.488835pt;mso-position-horizontal-relative:page;mso-position-vertical-relative:paragraph;z-index:-2629" coordorigin="355,437" coordsize="9923,4910">
            <v:group style="position:absolute;left:361;top:5049;width:9911;height:292" coordorigin="361,5049" coordsize="9911,292">
              <v:shape style="position:absolute;left:361;top:5049;width:9911;height:292" coordorigin="361,5049" coordsize="9911,292" path="m361,5049l10273,5049,10273,5341,361,5341,361,5049e" filled="t" fillcolor="#058889" stroked="f">
                <v:path arrowok="t"/>
                <v:fill/>
              </v:shape>
              <v:shape style="position:absolute;left:516;top:5093;width:867;height:234" type="#_x0000_t75">
                <v:imagedata r:id="rId13" o:title=""/>
              </v:shape>
            </v:group>
            <v:group style="position:absolute;left:632;top:438;width:9442;height:4665" coordorigin="632,438" coordsize="9442,4665">
              <v:shape style="position:absolute;left:632;top:438;width:9442;height:4665" coordorigin="632,438" coordsize="9442,4665" path="m632,5102l10074,5102,10074,438,632,438,632,5102xe" filled="f" stroked="t" strokeweight=".080458pt" strokecolor="#231F20">
                <v:path arrowok="t"/>
              </v:shape>
            </v:group>
            <v:group style="position:absolute;left:9221;top:3804;width:361;height:2" coordorigin="9221,3804" coordsize="361,2">
              <v:shape style="position:absolute;left:9221;top:3804;width:361;height:2" coordorigin="9221,3804" coordsize="361,0" path="m9221,3804l9582,3804e" filled="f" stroked="t" strokeweight=".44173pt" strokecolor="#F1F1F2">
                <v:path arrowok="t"/>
              </v:shape>
            </v:group>
            <v:group style="position:absolute;left:8018;top:3804;width:722;height:2" coordorigin="8018,3804" coordsize="722,2">
              <v:shape style="position:absolute;left:8018;top:3804;width:722;height:2" coordorigin="8018,3804" coordsize="722,0" path="m8018,3804l8740,3804e" filled="f" stroked="t" strokeweight=".44173pt" strokecolor="#F1F1F2">
                <v:path arrowok="t"/>
              </v:shape>
            </v:group>
            <v:group style="position:absolute;left:6815;top:3804;width:721;height:2" coordorigin="6815,3804" coordsize="721,2">
              <v:shape style="position:absolute;left:6815;top:3804;width:721;height:2" coordorigin="6815,3804" coordsize="721,0" path="m6815,3804l7536,3804e" filled="f" stroked="t" strokeweight=".44173pt" strokecolor="#F1F1F2">
                <v:path arrowok="t"/>
              </v:shape>
            </v:group>
            <v:group style="position:absolute;left:5611;top:3804;width:722;height:2" coordorigin="5611,3804" coordsize="722,2">
              <v:shape style="position:absolute;left:5611;top:3804;width:722;height:2" coordorigin="5611,3804" coordsize="722,0" path="m5611,3804l6333,3804e" filled="f" stroked="t" strokeweight=".44173pt" strokecolor="#F1F1F2">
                <v:path arrowok="t"/>
              </v:shape>
            </v:group>
            <v:group style="position:absolute;left:4408;top:3804;width:722;height:2" coordorigin="4408,3804" coordsize="722,2">
              <v:shape style="position:absolute;left:4408;top:3804;width:722;height:2" coordorigin="4408,3804" coordsize="722,0" path="m4408,3804l5130,3804e" filled="f" stroked="t" strokeweight=".44173pt" strokecolor="#F1F1F2">
                <v:path arrowok="t"/>
              </v:shape>
            </v:group>
            <v:group style="position:absolute;left:3205;top:3804;width:722;height:2" coordorigin="3205,3804" coordsize="722,2">
              <v:shape style="position:absolute;left:3205;top:3804;width:722;height:2" coordorigin="3205,3804" coordsize="722,0" path="m3205,3804l3927,3804e" filled="f" stroked="t" strokeweight=".44173pt" strokecolor="#F1F1F2">
                <v:path arrowok="t"/>
              </v:shape>
            </v:group>
            <v:group style="position:absolute;left:2002;top:3804;width:721;height:2" coordorigin="2002,3804" coordsize="721,2">
              <v:shape style="position:absolute;left:2002;top:3804;width:721;height:2" coordorigin="2002,3804" coordsize="721,0" path="m2002,3804l2723,3804e" filled="f" stroked="t" strokeweight=".44173pt" strokecolor="#F1F1F2">
                <v:path arrowok="t"/>
              </v:shape>
            </v:group>
            <v:group style="position:absolute;left:1159;top:3804;width:361;height:2" coordorigin="1159,3804" coordsize="361,2">
              <v:shape style="position:absolute;left:1159;top:3804;width:361;height:2" coordorigin="1159,3804" coordsize="361,0" path="m1159,3804l1520,3804e" filled="f" stroked="t" strokeweight=".44173pt" strokecolor="#F1F1F2">
                <v:path arrowok="t"/>
              </v:shape>
            </v:group>
            <v:group style="position:absolute;left:9221;top:3692;width:361;height:2" coordorigin="9221,3692" coordsize="361,2">
              <v:shape style="position:absolute;left:9221;top:3692;width:361;height:2" coordorigin="9221,3692" coordsize="361,0" path="m9221,3692l9582,3692e" filled="f" stroked="t" strokeweight=".44173pt" strokecolor="#F1F1F2">
                <v:path arrowok="t"/>
              </v:shape>
            </v:group>
            <v:group style="position:absolute;left:8018;top:3692;width:722;height:2" coordorigin="8018,3692" coordsize="722,2">
              <v:shape style="position:absolute;left:8018;top:3692;width:722;height:2" coordorigin="8018,3692" coordsize="722,0" path="m8018,3692l8740,3692e" filled="f" stroked="t" strokeweight=".44173pt" strokecolor="#F1F1F2">
                <v:path arrowok="t"/>
              </v:shape>
            </v:group>
            <v:group style="position:absolute;left:6815;top:3692;width:721;height:2" coordorigin="6815,3692" coordsize="721,2">
              <v:shape style="position:absolute;left:6815;top:3692;width:721;height:2" coordorigin="6815,3692" coordsize="721,0" path="m6815,3692l7536,3692e" filled="f" stroked="t" strokeweight=".44173pt" strokecolor="#F1F1F2">
                <v:path arrowok="t"/>
              </v:shape>
            </v:group>
            <v:group style="position:absolute;left:5611;top:3692;width:722;height:2" coordorigin="5611,3692" coordsize="722,2">
              <v:shape style="position:absolute;left:5611;top:3692;width:722;height:2" coordorigin="5611,3692" coordsize="722,0" path="m5611,3692l6333,3692e" filled="f" stroked="t" strokeweight=".44173pt" strokecolor="#F1F1F2">
                <v:path arrowok="t"/>
              </v:shape>
            </v:group>
            <v:group style="position:absolute;left:4408;top:3692;width:722;height:2" coordorigin="4408,3692" coordsize="722,2">
              <v:shape style="position:absolute;left:4408;top:3692;width:722;height:2" coordorigin="4408,3692" coordsize="722,0" path="m4408,3692l5130,3692e" filled="f" stroked="t" strokeweight=".44173pt" strokecolor="#F1F1F2">
                <v:path arrowok="t"/>
              </v:shape>
            </v:group>
            <v:group style="position:absolute;left:3205;top:3692;width:722;height:2" coordorigin="3205,3692" coordsize="722,2">
              <v:shape style="position:absolute;left:3205;top:3692;width:722;height:2" coordorigin="3205,3692" coordsize="722,0" path="m3205,3692l3927,3692e" filled="f" stroked="t" strokeweight=".44173pt" strokecolor="#F1F1F2">
                <v:path arrowok="t"/>
              </v:shape>
            </v:group>
            <v:group style="position:absolute;left:2002;top:3692;width:721;height:2" coordorigin="2002,3692" coordsize="721,2">
              <v:shape style="position:absolute;left:2002;top:3692;width:721;height:2" coordorigin="2002,3692" coordsize="721,0" path="m2002,3692l2723,3692e" filled="f" stroked="t" strokeweight=".44173pt" strokecolor="#F1F1F2">
                <v:path arrowok="t"/>
              </v:shape>
            </v:group>
            <v:group style="position:absolute;left:1159;top:3692;width:361;height:2" coordorigin="1159,3692" coordsize="361,2">
              <v:shape style="position:absolute;left:1159;top:3692;width:361;height:2" coordorigin="1159,3692" coordsize="361,0" path="m1159,3692l1520,3692e" filled="f" stroked="t" strokeweight=".44173pt" strokecolor="#F1F1F2">
                <v:path arrowok="t"/>
              </v:shape>
            </v:group>
            <v:group style="position:absolute;left:9221;top:3582;width:361;height:2" coordorigin="9221,3582" coordsize="361,2">
              <v:shape style="position:absolute;left:9221;top:3582;width:361;height:2" coordorigin="9221,3582" coordsize="361,0" path="m9221,3582l9582,3582e" filled="f" stroked="t" strokeweight=".44173pt" strokecolor="#F1F1F2">
                <v:path arrowok="t"/>
              </v:shape>
            </v:group>
            <v:group style="position:absolute;left:8018;top:3582;width:722;height:2" coordorigin="8018,3582" coordsize="722,2">
              <v:shape style="position:absolute;left:8018;top:3582;width:722;height:2" coordorigin="8018,3582" coordsize="722,0" path="m8018,3582l8740,3582e" filled="f" stroked="t" strokeweight=".44173pt" strokecolor="#F1F1F2">
                <v:path arrowok="t"/>
              </v:shape>
            </v:group>
            <v:group style="position:absolute;left:6815;top:3582;width:721;height:2" coordorigin="6815,3582" coordsize="721,2">
              <v:shape style="position:absolute;left:6815;top:3582;width:721;height:2" coordorigin="6815,3582" coordsize="721,0" path="m6815,3582l7536,3582e" filled="f" stroked="t" strokeweight=".44173pt" strokecolor="#F1F1F2">
                <v:path arrowok="t"/>
              </v:shape>
            </v:group>
            <v:group style="position:absolute;left:5611;top:3582;width:722;height:2" coordorigin="5611,3582" coordsize="722,2">
              <v:shape style="position:absolute;left:5611;top:3582;width:722;height:2" coordorigin="5611,3582" coordsize="722,0" path="m5611,3582l6333,3582e" filled="f" stroked="t" strokeweight=".44173pt" strokecolor="#F1F1F2">
                <v:path arrowok="t"/>
              </v:shape>
            </v:group>
            <v:group style="position:absolute;left:4408;top:3582;width:722;height:2" coordorigin="4408,3582" coordsize="722,2">
              <v:shape style="position:absolute;left:4408;top:3582;width:722;height:2" coordorigin="4408,3582" coordsize="722,0" path="m4408,3582l5130,3582e" filled="f" stroked="t" strokeweight=".44173pt" strokecolor="#F1F1F2">
                <v:path arrowok="t"/>
              </v:shape>
            </v:group>
            <v:group style="position:absolute;left:3205;top:3582;width:722;height:2" coordorigin="3205,3582" coordsize="722,2">
              <v:shape style="position:absolute;left:3205;top:3582;width:722;height:2" coordorigin="3205,3582" coordsize="722,0" path="m3205,3582l3927,3582e" filled="f" stroked="t" strokeweight=".44173pt" strokecolor="#F1F1F2">
                <v:path arrowok="t"/>
              </v:shape>
            </v:group>
            <v:group style="position:absolute;left:2002;top:3582;width:721;height:2" coordorigin="2002,3582" coordsize="721,2">
              <v:shape style="position:absolute;left:2002;top:3582;width:721;height:2" coordorigin="2002,3582" coordsize="721,0" path="m2002,3582l2723,3582e" filled="f" stroked="t" strokeweight=".44173pt" strokecolor="#F1F1F2">
                <v:path arrowok="t"/>
              </v:shape>
            </v:group>
            <v:group style="position:absolute;left:1159;top:3582;width:361;height:2" coordorigin="1159,3582" coordsize="361,2">
              <v:shape style="position:absolute;left:1159;top:3582;width:361;height:2" coordorigin="1159,3582" coordsize="361,0" path="m1159,3582l1520,3582e" filled="f" stroked="t" strokeweight=".44173pt" strokecolor="#F1F1F2">
                <v:path arrowok="t"/>
              </v:shape>
            </v:group>
            <v:group style="position:absolute;left:9221;top:3470;width:361;height:2" coordorigin="9221,3470" coordsize="361,2">
              <v:shape style="position:absolute;left:9221;top:3470;width:361;height:2" coordorigin="9221,3470" coordsize="361,0" path="m9221,3470l9582,3470e" filled="f" stroked="t" strokeweight=".44173pt" strokecolor="#F1F1F2">
                <v:path arrowok="t"/>
              </v:shape>
            </v:group>
            <v:group style="position:absolute;left:8018;top:3470;width:722;height:2" coordorigin="8018,3470" coordsize="722,2">
              <v:shape style="position:absolute;left:8018;top:3470;width:722;height:2" coordorigin="8018,3470" coordsize="722,0" path="m8018,3470l8740,3470e" filled="f" stroked="t" strokeweight=".44173pt" strokecolor="#F1F1F2">
                <v:path arrowok="t"/>
              </v:shape>
            </v:group>
            <v:group style="position:absolute;left:6815;top:3470;width:721;height:2" coordorigin="6815,3470" coordsize="721,2">
              <v:shape style="position:absolute;left:6815;top:3470;width:721;height:2" coordorigin="6815,3470" coordsize="721,0" path="m6815,3470l7536,3470e" filled="f" stroked="t" strokeweight=".44173pt" strokecolor="#F1F1F2">
                <v:path arrowok="t"/>
              </v:shape>
            </v:group>
            <v:group style="position:absolute;left:5611;top:3470;width:722;height:2" coordorigin="5611,3470" coordsize="722,2">
              <v:shape style="position:absolute;left:5611;top:3470;width:722;height:2" coordorigin="5611,3470" coordsize="722,0" path="m5611,3470l6333,3470e" filled="f" stroked="t" strokeweight=".44173pt" strokecolor="#F1F1F2">
                <v:path arrowok="t"/>
              </v:shape>
            </v:group>
            <v:group style="position:absolute;left:4408;top:3470;width:722;height:2" coordorigin="4408,3470" coordsize="722,2">
              <v:shape style="position:absolute;left:4408;top:3470;width:722;height:2" coordorigin="4408,3470" coordsize="722,0" path="m4408,3470l5130,3470e" filled="f" stroked="t" strokeweight=".44173pt" strokecolor="#F1F1F2">
                <v:path arrowok="t"/>
              </v:shape>
            </v:group>
            <v:group style="position:absolute;left:3205;top:3470;width:722;height:2" coordorigin="3205,3470" coordsize="722,2">
              <v:shape style="position:absolute;left:3205;top:3470;width:722;height:2" coordorigin="3205,3470" coordsize="722,0" path="m3205,3470l3927,3470e" filled="f" stroked="t" strokeweight=".44173pt" strokecolor="#F1F1F2">
                <v:path arrowok="t"/>
              </v:shape>
            </v:group>
            <v:group style="position:absolute;left:1159;top:3470;width:1564;height:2" coordorigin="1159,3470" coordsize="1564,2">
              <v:shape style="position:absolute;left:1159;top:3470;width:1564;height:2" coordorigin="1159,3470" coordsize="1564,0" path="m1159,3470l2723,3470e" filled="f" stroked="t" strokeweight=".44173pt" strokecolor="#F1F1F2">
                <v:path arrowok="t"/>
              </v:shape>
            </v:group>
            <v:group style="position:absolute;left:9221;top:3359;width:361;height:2" coordorigin="9221,3359" coordsize="361,2">
              <v:shape style="position:absolute;left:9221;top:3359;width:361;height:2" coordorigin="9221,3359" coordsize="361,0" path="m9221,3359l9582,3359e" filled="f" stroked="t" strokeweight=".44173pt" strokecolor="#F1F1F2">
                <v:path arrowok="t"/>
              </v:shape>
            </v:group>
            <v:group style="position:absolute;left:8018;top:3359;width:722;height:2" coordorigin="8018,3359" coordsize="722,2">
              <v:shape style="position:absolute;left:8018;top:3359;width:722;height:2" coordorigin="8018,3359" coordsize="722,0" path="m8018,3359l8740,3359e" filled="f" stroked="t" strokeweight=".44173pt" strokecolor="#F1F1F2">
                <v:path arrowok="t"/>
              </v:shape>
            </v:group>
            <v:group style="position:absolute;left:6815;top:3359;width:721;height:2" coordorigin="6815,3359" coordsize="721,2">
              <v:shape style="position:absolute;left:6815;top:3359;width:721;height:2" coordorigin="6815,3359" coordsize="721,0" path="m6815,3359l7536,3359e" filled="f" stroked="t" strokeweight=".44173pt" strokecolor="#F1F1F2">
                <v:path arrowok="t"/>
              </v:shape>
            </v:group>
            <v:group style="position:absolute;left:5611;top:3359;width:722;height:2" coordorigin="5611,3359" coordsize="722,2">
              <v:shape style="position:absolute;left:5611;top:3359;width:722;height:2" coordorigin="5611,3359" coordsize="722,0" path="m5611,3359l6333,3359e" filled="f" stroked="t" strokeweight=".44173pt" strokecolor="#F1F1F2">
                <v:path arrowok="t"/>
              </v:shape>
            </v:group>
            <v:group style="position:absolute;left:4408;top:3359;width:722;height:2" coordorigin="4408,3359" coordsize="722,2">
              <v:shape style="position:absolute;left:4408;top:3359;width:722;height:2" coordorigin="4408,3359" coordsize="722,0" path="m4408,3359l5130,3359e" filled="f" stroked="t" strokeweight=".44173pt" strokecolor="#F1F1F2">
                <v:path arrowok="t"/>
              </v:shape>
            </v:group>
            <v:group style="position:absolute;left:3205;top:3359;width:722;height:2" coordorigin="3205,3359" coordsize="722,2">
              <v:shape style="position:absolute;left:3205;top:3359;width:722;height:2" coordorigin="3205,3359" coordsize="722,0" path="m3205,3359l3927,3359e" filled="f" stroked="t" strokeweight=".44173pt" strokecolor="#F1F1F2">
                <v:path arrowok="t"/>
              </v:shape>
            </v:group>
            <v:group style="position:absolute;left:2002;top:3359;width:721;height:2" coordorigin="2002,3359" coordsize="721,2">
              <v:shape style="position:absolute;left:2002;top:3359;width:721;height:2" coordorigin="2002,3359" coordsize="721,0" path="m2002,3359l2723,3359e" filled="f" stroked="t" strokeweight=".44173pt" strokecolor="#F1F1F2">
                <v:path arrowok="t"/>
              </v:shape>
            </v:group>
            <v:group style="position:absolute;left:1159;top:3359;width:361;height:2" coordorigin="1159,3359" coordsize="361,2">
              <v:shape style="position:absolute;left:1159;top:3359;width:361;height:2" coordorigin="1159,3359" coordsize="361,0" path="m1159,3359l1520,3359e" filled="f" stroked="t" strokeweight=".44173pt" strokecolor="#F1F1F2">
                <v:path arrowok="t"/>
              </v:shape>
            </v:group>
            <v:group style="position:absolute;left:9221;top:3249;width:361;height:2" coordorigin="9221,3249" coordsize="361,2">
              <v:shape style="position:absolute;left:9221;top:3249;width:361;height:2" coordorigin="9221,3249" coordsize="361,0" path="m9221,3249l9582,3249e" filled="f" stroked="t" strokeweight=".44173pt" strokecolor="#F1F1F2">
                <v:path arrowok="t"/>
              </v:shape>
            </v:group>
            <v:group style="position:absolute;left:8018;top:3249;width:722;height:2" coordorigin="8018,3249" coordsize="722,2">
              <v:shape style="position:absolute;left:8018;top:3249;width:722;height:2" coordorigin="8018,3249" coordsize="722,0" path="m8018,3249l8740,3249e" filled="f" stroked="t" strokeweight=".44173pt" strokecolor="#F1F1F2">
                <v:path arrowok="t"/>
              </v:shape>
            </v:group>
            <v:group style="position:absolute;left:6815;top:3249;width:721;height:2" coordorigin="6815,3249" coordsize="721,2">
              <v:shape style="position:absolute;left:6815;top:3249;width:721;height:2" coordorigin="6815,3249" coordsize="721,0" path="m6815,3249l7536,3249e" filled="f" stroked="t" strokeweight=".44173pt" strokecolor="#F1F1F2">
                <v:path arrowok="t"/>
              </v:shape>
            </v:group>
            <v:group style="position:absolute;left:4408;top:3249;width:1925;height:2" coordorigin="4408,3249" coordsize="1925,2">
              <v:shape style="position:absolute;left:4408;top:3249;width:1925;height:2" coordorigin="4408,3249" coordsize="1925,0" path="m4408,3249l6333,3249e" filled="f" stroked="t" strokeweight=".44173pt" strokecolor="#F1F1F2">
                <v:path arrowok="t"/>
              </v:shape>
            </v:group>
            <v:group style="position:absolute;left:3205;top:3249;width:722;height:2" coordorigin="3205,3249" coordsize="722,2">
              <v:shape style="position:absolute;left:3205;top:3249;width:722;height:2" coordorigin="3205,3249" coordsize="722,0" path="m3205,3249l3927,3249e" filled="f" stroked="t" strokeweight=".44173pt" strokecolor="#F1F1F2">
                <v:path arrowok="t"/>
              </v:shape>
            </v:group>
            <v:group style="position:absolute;left:1159;top:3249;width:1564;height:2" coordorigin="1159,3249" coordsize="1564,2">
              <v:shape style="position:absolute;left:1159;top:3249;width:1564;height:2" coordorigin="1159,3249" coordsize="1564,0" path="m1159,3249l2723,3249e" filled="f" stroked="t" strokeweight=".44173pt" strokecolor="#F1F1F2">
                <v:path arrowok="t"/>
              </v:shape>
            </v:group>
            <v:group style="position:absolute;left:9221;top:3137;width:361;height:2" coordorigin="9221,3137" coordsize="361,2">
              <v:shape style="position:absolute;left:9221;top:3137;width:361;height:2" coordorigin="9221,3137" coordsize="361,0" path="m9221,3137l9582,3137e" filled="f" stroked="t" strokeweight=".44173pt" strokecolor="#F1F1F2">
                <v:path arrowok="t"/>
              </v:shape>
            </v:group>
            <v:group style="position:absolute;left:8018;top:3137;width:722;height:2" coordorigin="8018,3137" coordsize="722,2">
              <v:shape style="position:absolute;left:8018;top:3137;width:722;height:2" coordorigin="8018,3137" coordsize="722,0" path="m8018,3137l8740,3137e" filled="f" stroked="t" strokeweight=".44173pt" strokecolor="#F1F1F2">
                <v:path arrowok="t"/>
              </v:shape>
            </v:group>
            <v:group style="position:absolute;left:6815;top:3137;width:721;height:2" coordorigin="6815,3137" coordsize="721,2">
              <v:shape style="position:absolute;left:6815;top:3137;width:721;height:2" coordorigin="6815,3137" coordsize="721,0" path="m6815,3137l7536,3137e" filled="f" stroked="t" strokeweight=".44173pt" strokecolor="#F1F1F2">
                <v:path arrowok="t"/>
              </v:shape>
            </v:group>
            <v:group style="position:absolute;left:5611;top:3137;width:722;height:2" coordorigin="5611,3137" coordsize="722,2">
              <v:shape style="position:absolute;left:5611;top:3137;width:722;height:2" coordorigin="5611,3137" coordsize="722,0" path="m5611,3137l6333,3137e" filled="f" stroked="t" strokeweight=".44173pt" strokecolor="#F1F1F2">
                <v:path arrowok="t"/>
              </v:shape>
            </v:group>
            <v:group style="position:absolute;left:4408;top:3137;width:722;height:2" coordorigin="4408,3137" coordsize="722,2">
              <v:shape style="position:absolute;left:4408;top:3137;width:722;height:2" coordorigin="4408,3137" coordsize="722,0" path="m4408,3137l5130,3137e" filled="f" stroked="t" strokeweight=".44173pt" strokecolor="#F1F1F2">
                <v:path arrowok="t"/>
              </v:shape>
            </v:group>
            <v:group style="position:absolute;left:2002;top:3137;width:1925;height:2" coordorigin="2002,3137" coordsize="1925,2">
              <v:shape style="position:absolute;left:2002;top:3137;width:1925;height:2" coordorigin="2002,3137" coordsize="1925,0" path="m2002,3137l3927,3137e" filled="f" stroked="t" strokeweight=".44173pt" strokecolor="#F1F1F2">
                <v:path arrowok="t"/>
              </v:shape>
            </v:group>
            <v:group style="position:absolute;left:1159;top:3137;width:361;height:2" coordorigin="1159,3137" coordsize="361,2">
              <v:shape style="position:absolute;left:1159;top:3137;width:361;height:2" coordorigin="1159,3137" coordsize="361,0" path="m1159,3137l1520,3137e" filled="f" stroked="t" strokeweight=".44173pt" strokecolor="#F1F1F2">
                <v:path arrowok="t"/>
              </v:shape>
            </v:group>
            <v:group style="position:absolute;left:9221;top:3027;width:361;height:2" coordorigin="9221,3027" coordsize="361,2">
              <v:shape style="position:absolute;left:9221;top:3027;width:361;height:2" coordorigin="9221,3027" coordsize="361,0" path="m9221,3027l9582,3027e" filled="f" stroked="t" strokeweight=".44173pt" strokecolor="#F1F1F2">
                <v:path arrowok="t"/>
              </v:shape>
            </v:group>
            <v:group style="position:absolute;left:8018;top:3027;width:722;height:2" coordorigin="8018,3027" coordsize="722,2">
              <v:shape style="position:absolute;left:8018;top:3027;width:722;height:2" coordorigin="8018,3027" coordsize="722,0" path="m8018,3027l8740,3027e" filled="f" stroked="t" strokeweight=".44173pt" strokecolor="#F1F1F2">
                <v:path arrowok="t"/>
              </v:shape>
            </v:group>
            <v:group style="position:absolute;left:6815;top:3027;width:721;height:2" coordorigin="6815,3027" coordsize="721,2">
              <v:shape style="position:absolute;left:6815;top:3027;width:721;height:2" coordorigin="6815,3027" coordsize="721,0" path="m6815,3027l7536,3027e" filled="f" stroked="t" strokeweight=".44173pt" strokecolor="#F1F1F2">
                <v:path arrowok="t"/>
              </v:shape>
            </v:group>
            <v:group style="position:absolute;left:4408;top:3027;width:1925;height:2" coordorigin="4408,3027" coordsize="1925,2">
              <v:shape style="position:absolute;left:4408;top:3027;width:1925;height:2" coordorigin="4408,3027" coordsize="1925,0" path="m4408,3027l6333,3027e" filled="f" stroked="t" strokeweight=".44173pt" strokecolor="#F1F1F2">
                <v:path arrowok="t"/>
              </v:shape>
            </v:group>
            <v:group style="position:absolute;left:3205;top:3027;width:722;height:2" coordorigin="3205,3027" coordsize="722,2">
              <v:shape style="position:absolute;left:3205;top:3027;width:722;height:2" coordorigin="3205,3027" coordsize="722,0" path="m3205,3027l3927,3027e" filled="f" stroked="t" strokeweight=".44173pt" strokecolor="#F1F1F2">
                <v:path arrowok="t"/>
              </v:shape>
            </v:group>
            <v:group style="position:absolute;left:2002;top:3027;width:721;height:2" coordorigin="2002,3027" coordsize="721,2">
              <v:shape style="position:absolute;left:2002;top:3027;width:721;height:2" coordorigin="2002,3027" coordsize="721,0" path="m2002,3027l2723,3027e" filled="f" stroked="t" strokeweight=".44173pt" strokecolor="#F1F1F2">
                <v:path arrowok="t"/>
              </v:shape>
            </v:group>
            <v:group style="position:absolute;left:1159;top:3027;width:361;height:2" coordorigin="1159,3027" coordsize="361,2">
              <v:shape style="position:absolute;left:1159;top:3027;width:361;height:2" coordorigin="1159,3027" coordsize="361,0" path="m1159,3027l1520,3027e" filled="f" stroked="t" strokeweight=".44173pt" strokecolor="#F1F1F2">
                <v:path arrowok="t"/>
              </v:shape>
            </v:group>
            <v:group style="position:absolute;left:9221;top:2915;width:361;height:2" coordorigin="9221,2915" coordsize="361,2">
              <v:shape style="position:absolute;left:9221;top:2915;width:361;height:2" coordorigin="9221,2915" coordsize="361,0" path="m9221,2915l9582,2915e" filled="f" stroked="t" strokeweight=".44173pt" strokecolor="#F1F1F2">
                <v:path arrowok="t"/>
              </v:shape>
            </v:group>
            <v:group style="position:absolute;left:8018;top:2915;width:722;height:2" coordorigin="8018,2915" coordsize="722,2">
              <v:shape style="position:absolute;left:8018;top:2915;width:722;height:2" coordorigin="8018,2915" coordsize="722,0" path="m8018,2915l8740,2915e" filled="f" stroked="t" strokeweight=".44173pt" strokecolor="#F1F1F2">
                <v:path arrowok="t"/>
              </v:shape>
            </v:group>
            <v:group style="position:absolute;left:6815;top:2915;width:721;height:2" coordorigin="6815,2915" coordsize="721,2">
              <v:shape style="position:absolute;left:6815;top:2915;width:721;height:2" coordorigin="6815,2915" coordsize="721,0" path="m6815,2915l7536,2915e" filled="f" stroked="t" strokeweight=".44173pt" strokecolor="#F1F1F2">
                <v:path arrowok="t"/>
              </v:shape>
            </v:group>
            <v:group style="position:absolute;left:3205;top:2915;width:3128;height:2" coordorigin="3205,2915" coordsize="3128,2">
              <v:shape style="position:absolute;left:3205;top:2915;width:3128;height:2" coordorigin="3205,2915" coordsize="3128,0" path="m3205,2915l6333,2915e" filled="f" stroked="t" strokeweight=".44173pt" strokecolor="#F1F1F2">
                <v:path arrowok="t"/>
              </v:shape>
            </v:group>
            <v:group style="position:absolute;left:1159;top:2915;width:1564;height:2" coordorigin="1159,2915" coordsize="1564,2">
              <v:shape style="position:absolute;left:1159;top:2915;width:1564;height:2" coordorigin="1159,2915" coordsize="1564,0" path="m1159,2915l2723,2915e" filled="f" stroked="t" strokeweight=".44173pt" strokecolor="#F1F1F2">
                <v:path arrowok="t"/>
              </v:shape>
            </v:group>
            <v:group style="position:absolute;left:9221;top:2805;width:361;height:2" coordorigin="9221,2805" coordsize="361,2">
              <v:shape style="position:absolute;left:9221;top:2805;width:361;height:2" coordorigin="9221,2805" coordsize="361,0" path="m9221,2805l9582,2805e" filled="f" stroked="t" strokeweight=".44173pt" strokecolor="#F1F1F2">
                <v:path arrowok="t"/>
              </v:shape>
            </v:group>
            <v:group style="position:absolute;left:8018;top:2805;width:722;height:2" coordorigin="8018,2805" coordsize="722,2">
              <v:shape style="position:absolute;left:8018;top:2805;width:722;height:2" coordorigin="8018,2805" coordsize="722,0" path="m8018,2805l8740,2805e" filled="f" stroked="t" strokeweight=".44173pt" strokecolor="#F1F1F2">
                <v:path arrowok="t"/>
              </v:shape>
            </v:group>
            <v:group style="position:absolute;left:6815;top:2805;width:721;height:2" coordorigin="6815,2805" coordsize="721,2">
              <v:shape style="position:absolute;left:6815;top:2805;width:721;height:2" coordorigin="6815,2805" coordsize="721,0" path="m6815,2805l7536,2805e" filled="f" stroked="t" strokeweight=".44173pt" strokecolor="#F1F1F2">
                <v:path arrowok="t"/>
              </v:shape>
            </v:group>
            <v:group style="position:absolute;left:5611;top:2805;width:722;height:2" coordorigin="5611,2805" coordsize="722,2">
              <v:shape style="position:absolute;left:5611;top:2805;width:722;height:2" coordorigin="5611,2805" coordsize="722,0" path="m5611,2805l6333,2805e" filled="f" stroked="t" strokeweight=".44173pt" strokecolor="#F1F1F2">
                <v:path arrowok="t"/>
              </v:shape>
            </v:group>
            <v:group style="position:absolute;left:4408;top:2805;width:722;height:2" coordorigin="4408,2805" coordsize="722,2">
              <v:shape style="position:absolute;left:4408;top:2805;width:722;height:2" coordorigin="4408,2805" coordsize="722,0" path="m4408,2805l5130,2805e" filled="f" stroked="t" strokeweight=".44173pt" strokecolor="#F1F1F2">
                <v:path arrowok="t"/>
              </v:shape>
            </v:group>
            <v:group style="position:absolute;left:3205;top:2805;width:722;height:2" coordorigin="3205,2805" coordsize="722,2">
              <v:shape style="position:absolute;left:3205;top:2805;width:722;height:2" coordorigin="3205,2805" coordsize="722,0" path="m3205,2805l3927,2805e" filled="f" stroked="t" strokeweight=".44173pt" strokecolor="#F1F1F2">
                <v:path arrowok="t"/>
              </v:shape>
            </v:group>
            <v:group style="position:absolute;left:1159;top:2805;width:1564;height:2" coordorigin="1159,2805" coordsize="1564,2">
              <v:shape style="position:absolute;left:1159;top:2805;width:1564;height:2" coordorigin="1159,2805" coordsize="1564,0" path="m1159,2805l2723,2805e" filled="f" stroked="t" strokeweight=".44173pt" strokecolor="#F1F1F2">
                <v:path arrowok="t"/>
              </v:shape>
            </v:group>
            <v:group style="position:absolute;left:9221;top:2693;width:361;height:2" coordorigin="9221,2693" coordsize="361,2">
              <v:shape style="position:absolute;left:9221;top:2693;width:361;height:2" coordorigin="9221,2693" coordsize="361,0" path="m9221,2693l9582,2693e" filled="f" stroked="t" strokeweight=".44173pt" strokecolor="#F1F1F2">
                <v:path arrowok="t"/>
              </v:shape>
            </v:group>
            <v:group style="position:absolute;left:8018;top:2693;width:722;height:2" coordorigin="8018,2693" coordsize="722,2">
              <v:shape style="position:absolute;left:8018;top:2693;width:722;height:2" coordorigin="8018,2693" coordsize="722,0" path="m8018,2693l8740,2693e" filled="f" stroked="t" strokeweight=".44173pt" strokecolor="#F1F1F2">
                <v:path arrowok="t"/>
              </v:shape>
            </v:group>
            <v:group style="position:absolute;left:6815;top:2693;width:721;height:2" coordorigin="6815,2693" coordsize="721,2">
              <v:shape style="position:absolute;left:6815;top:2693;width:721;height:2" coordorigin="6815,2693" coordsize="721,0" path="m6815,2693l7536,2693e" filled="f" stroked="t" strokeweight=".44173pt" strokecolor="#F1F1F2">
                <v:path arrowok="t"/>
              </v:shape>
            </v:group>
            <v:group style="position:absolute;left:1159;top:2693;width:5174;height:2" coordorigin="1159,2693" coordsize="5174,2">
              <v:shape style="position:absolute;left:1159;top:2693;width:5174;height:2" coordorigin="1159,2693" coordsize="5174,0" path="m1159,2693l6333,2693e" filled="f" stroked="t" strokeweight=".44173pt" strokecolor="#F1F1F2">
                <v:path arrowok="t"/>
              </v:shape>
            </v:group>
            <v:group style="position:absolute;left:9221;top:2581;width:361;height:2" coordorigin="9221,2581" coordsize="361,2">
              <v:shape style="position:absolute;left:9221;top:2581;width:361;height:2" coordorigin="9221,2581" coordsize="361,0" path="m9221,2581l9582,2581e" filled="f" stroked="t" strokeweight=".44173pt" strokecolor="#F1F1F2">
                <v:path arrowok="t"/>
              </v:shape>
            </v:group>
            <v:group style="position:absolute;left:8018;top:2581;width:722;height:2" coordorigin="8018,2581" coordsize="722,2">
              <v:shape style="position:absolute;left:8018;top:2581;width:722;height:2" coordorigin="8018,2581" coordsize="722,0" path="m8018,2581l8740,2581e" filled="f" stroked="t" strokeweight=".44173pt" strokecolor="#F1F1F2">
                <v:path arrowok="t"/>
              </v:shape>
            </v:group>
            <v:group style="position:absolute;left:1159;top:2581;width:6377;height:2" coordorigin="1159,2581" coordsize="6377,2">
              <v:shape style="position:absolute;left:1159;top:2581;width:6377;height:2" coordorigin="1159,2581" coordsize="6377,0" path="m1159,2581l7536,2581e" filled="f" stroked="t" strokeweight=".44173pt" strokecolor="#F1F1F2">
                <v:path arrowok="t"/>
              </v:shape>
            </v:group>
            <v:group style="position:absolute;left:9221;top:2471;width:361;height:2" coordorigin="9221,2471" coordsize="361,2">
              <v:shape style="position:absolute;left:9221;top:2471;width:361;height:2" coordorigin="9221,2471" coordsize="361,0" path="m9221,2471l9582,2471e" filled="f" stroked="t" strokeweight=".44173pt" strokecolor="#F1F1F2">
                <v:path arrowok="t"/>
              </v:shape>
            </v:group>
            <v:group style="position:absolute;left:8018;top:2471;width:722;height:2" coordorigin="8018,2471" coordsize="722,2">
              <v:shape style="position:absolute;left:8018;top:2471;width:722;height:2" coordorigin="8018,2471" coordsize="722,0" path="m8018,2471l8740,2471e" filled="f" stroked="t" strokeweight=".44173pt" strokecolor="#F1F1F2">
                <v:path arrowok="t"/>
              </v:shape>
            </v:group>
            <v:group style="position:absolute;left:1159;top:2471;width:6377;height:2" coordorigin="1159,2471" coordsize="6377,2">
              <v:shape style="position:absolute;left:1159;top:2471;width:6377;height:2" coordorigin="1159,2471" coordsize="6377,0" path="m1159,2471l7536,2471e" filled="f" stroked="t" strokeweight=".44173pt" strokecolor="#F1F1F2">
                <v:path arrowok="t"/>
              </v:shape>
            </v:group>
            <v:group style="position:absolute;left:9221;top:2359;width:361;height:2" coordorigin="9221,2359" coordsize="361,2">
              <v:shape style="position:absolute;left:9221;top:2359;width:361;height:2" coordorigin="9221,2359" coordsize="361,0" path="m9221,2359l9582,2359e" filled="f" stroked="t" strokeweight=".44173pt" strokecolor="#F1F1F2">
                <v:path arrowok="t"/>
              </v:shape>
            </v:group>
            <v:group style="position:absolute;left:8018;top:2359;width:722;height:2" coordorigin="8018,2359" coordsize="722,2">
              <v:shape style="position:absolute;left:8018;top:2359;width:722;height:2" coordorigin="8018,2359" coordsize="722,0" path="m8018,2359l8740,2359e" filled="f" stroked="t" strokeweight=".44173pt" strokecolor="#F1F1F2">
                <v:path arrowok="t"/>
              </v:shape>
            </v:group>
            <v:group style="position:absolute;left:6815;top:2359;width:721;height:2" coordorigin="6815,2359" coordsize="721,2">
              <v:shape style="position:absolute;left:6815;top:2359;width:721;height:2" coordorigin="6815,2359" coordsize="721,0" path="m6815,2359l7536,2359e" filled="f" stroked="t" strokeweight=".44173pt" strokecolor="#F1F1F2">
                <v:path arrowok="t"/>
              </v:shape>
            </v:group>
            <v:group style="position:absolute;left:1159;top:2359;width:5174;height:2" coordorigin="1159,2359" coordsize="5174,2">
              <v:shape style="position:absolute;left:1159;top:2359;width:5174;height:2" coordorigin="1159,2359" coordsize="5174,0" path="m1159,2359l6333,2359e" filled="f" stroked="t" strokeweight=".44173pt" strokecolor="#F1F1F2">
                <v:path arrowok="t"/>
              </v:shape>
            </v:group>
            <v:group style="position:absolute;left:9221;top:2249;width:361;height:2" coordorigin="9221,2249" coordsize="361,2">
              <v:shape style="position:absolute;left:9221;top:2249;width:361;height:2" coordorigin="9221,2249" coordsize="361,0" path="m9221,2249l9582,2249e" filled="f" stroked="t" strokeweight=".44173pt" strokecolor="#F1F1F2">
                <v:path arrowok="t"/>
              </v:shape>
            </v:group>
            <v:group style="position:absolute;left:8018;top:2249;width:722;height:2" coordorigin="8018,2249" coordsize="722,2">
              <v:shape style="position:absolute;left:8018;top:2249;width:722;height:2" coordorigin="8018,2249" coordsize="722,0" path="m8018,2249l8740,2249e" filled="f" stroked="t" strokeweight=".44173pt" strokecolor="#F1F1F2">
                <v:path arrowok="t"/>
              </v:shape>
            </v:group>
            <v:group style="position:absolute;left:6815;top:2249;width:721;height:2" coordorigin="6815,2249" coordsize="721,2">
              <v:shape style="position:absolute;left:6815;top:2249;width:721;height:2" coordorigin="6815,2249" coordsize="721,0" path="m6815,2249l7536,2249e" filled="f" stroked="t" strokeweight=".44173pt" strokecolor="#F1F1F2">
                <v:path arrowok="t"/>
              </v:shape>
            </v:group>
            <v:group style="position:absolute;left:1159;top:2249;width:5174;height:2" coordorigin="1159,2249" coordsize="5174,2">
              <v:shape style="position:absolute;left:1159;top:2249;width:5174;height:2" coordorigin="1159,2249" coordsize="5174,0" path="m1159,2249l6333,2249e" filled="f" stroked="t" strokeweight=".44173pt" strokecolor="#F1F1F2">
                <v:path arrowok="t"/>
              </v:shape>
            </v:group>
            <v:group style="position:absolute;left:9221;top:2138;width:361;height:2" coordorigin="9221,2138" coordsize="361,2">
              <v:shape style="position:absolute;left:9221;top:2138;width:361;height:2" coordorigin="9221,2138" coordsize="361,0" path="m9221,2138l9582,2138e" filled="f" stroked="t" strokeweight=".44173pt" strokecolor="#F1F1F2">
                <v:path arrowok="t"/>
              </v:shape>
            </v:group>
            <v:group style="position:absolute;left:1159;top:2138;width:7581;height:2" coordorigin="1159,2138" coordsize="7581,2">
              <v:shape style="position:absolute;left:1159;top:2138;width:7581;height:2" coordorigin="1159,2138" coordsize="7581,0" path="m1159,2138l8740,2138e" filled="f" stroked="t" strokeweight=".44173pt" strokecolor="#F1F1F2">
                <v:path arrowok="t"/>
              </v:shape>
            </v:group>
            <v:group style="position:absolute;left:9221;top:2026;width:361;height:2" coordorigin="9221,2026" coordsize="361,2">
              <v:shape style="position:absolute;left:9221;top:2026;width:361;height:2" coordorigin="9221,2026" coordsize="361,0" path="m9221,2026l9582,2026e" filled="f" stroked="t" strokeweight=".44173pt" strokecolor="#F1F1F2">
                <v:path arrowok="t"/>
              </v:shape>
            </v:group>
            <v:group style="position:absolute;left:8018;top:2026;width:722;height:2" coordorigin="8018,2026" coordsize="722,2">
              <v:shape style="position:absolute;left:8018;top:2026;width:722;height:2" coordorigin="8018,2026" coordsize="722,0" path="m8018,2026l8740,2026e" filled="f" stroked="t" strokeweight=".44173pt" strokecolor="#F1F1F2">
                <v:path arrowok="t"/>
              </v:shape>
            </v:group>
            <v:group style="position:absolute;left:1159;top:2026;width:6377;height:2" coordorigin="1159,2026" coordsize="6377,2">
              <v:shape style="position:absolute;left:1159;top:2026;width:6377;height:2" coordorigin="1159,2026" coordsize="6377,0" path="m1159,2026l7536,2026e" filled="f" stroked="t" strokeweight=".44173pt" strokecolor="#F1F1F2">
                <v:path arrowok="t"/>
              </v:shape>
            </v:group>
            <v:group style="position:absolute;left:1159;top:1916;width:8423;height:2" coordorigin="1159,1916" coordsize="8423,2">
              <v:shape style="position:absolute;left:1159;top:1916;width:8423;height:2" coordorigin="1159,1916" coordsize="8423,0" path="m1159,1916l9582,1916e" filled="f" stroked="t" strokeweight=".44173pt" strokecolor="#F1F1F2">
                <v:path arrowok="t"/>
              </v:shape>
            </v:group>
            <v:group style="position:absolute;left:9221;top:1804;width:361;height:2" coordorigin="9221,1804" coordsize="361,2">
              <v:shape style="position:absolute;left:9221;top:1804;width:361;height:2" coordorigin="9221,1804" coordsize="361,0" path="m9221,1804l9582,1804e" filled="f" stroked="t" strokeweight=".44173pt" strokecolor="#F1F1F2">
                <v:path arrowok="t"/>
              </v:shape>
            </v:group>
            <v:group style="position:absolute;left:8018;top:1804;width:722;height:2" coordorigin="8018,1804" coordsize="722,2">
              <v:shape style="position:absolute;left:8018;top:1804;width:722;height:2" coordorigin="8018,1804" coordsize="722,0" path="m8018,1804l8740,1804e" filled="f" stroked="t" strokeweight=".44173pt" strokecolor="#F1F1F2">
                <v:path arrowok="t"/>
              </v:shape>
            </v:group>
            <v:group style="position:absolute;left:1159;top:1804;width:6377;height:2" coordorigin="1159,1804" coordsize="6377,2">
              <v:shape style="position:absolute;left:1159;top:1804;width:6377;height:2" coordorigin="1159,1804" coordsize="6377,0" path="m1159,1804l7536,1804e" filled="f" stroked="t" strokeweight=".44173pt" strokecolor="#F1F1F2">
                <v:path arrowok="t"/>
              </v:shape>
            </v:group>
            <v:group style="position:absolute;left:9221;top:1694;width:361;height:2" coordorigin="9221,1694" coordsize="361,2">
              <v:shape style="position:absolute;left:9221;top:1694;width:361;height:2" coordorigin="9221,1694" coordsize="361,0" path="m9221,1694l9582,1694e" filled="f" stroked="t" strokeweight=".44173pt" strokecolor="#F1F1F2">
                <v:path arrowok="t"/>
              </v:shape>
            </v:group>
            <v:group style="position:absolute;left:8018;top:1694;width:722;height:2" coordorigin="8018,1694" coordsize="722,2">
              <v:shape style="position:absolute;left:8018;top:1694;width:722;height:2" coordorigin="8018,1694" coordsize="722,0" path="m8018,1694l8740,1694e" filled="f" stroked="t" strokeweight=".44173pt" strokecolor="#F1F1F2">
                <v:path arrowok="t"/>
              </v:shape>
            </v:group>
            <v:group style="position:absolute;left:1159;top:1694;width:6377;height:2" coordorigin="1159,1694" coordsize="6377,2">
              <v:shape style="position:absolute;left:1159;top:1694;width:6377;height:2" coordorigin="1159,1694" coordsize="6377,0" path="m1159,1694l7536,1694e" filled="f" stroked="t" strokeweight=".44173pt" strokecolor="#F1F1F2">
                <v:path arrowok="t"/>
              </v:shape>
            </v:group>
            <v:group style="position:absolute;left:8018;top:1582;width:1564;height:2" coordorigin="8018,1582" coordsize="1564,2">
              <v:shape style="position:absolute;left:8018;top:1582;width:1564;height:2" coordorigin="8018,1582" coordsize="1564,0" path="m8018,1582l9582,1582e" filled="f" stroked="t" strokeweight=".44173pt" strokecolor="#F1F1F2">
                <v:path arrowok="t"/>
              </v:shape>
            </v:group>
            <v:group style="position:absolute;left:1159;top:1582;width:6377;height:2" coordorigin="1159,1582" coordsize="6377,2">
              <v:shape style="position:absolute;left:1159;top:1582;width:6377;height:2" coordorigin="1159,1582" coordsize="6377,0" path="m1159,1582l7536,1582e" filled="f" stroked="t" strokeweight=".44173pt" strokecolor="#F1F1F2">
                <v:path arrowok="t"/>
              </v:shape>
            </v:group>
            <v:group style="position:absolute;left:1159;top:1472;width:8423;height:2" coordorigin="1159,1472" coordsize="8423,2">
              <v:shape style="position:absolute;left:1159;top:1472;width:8423;height:2" coordorigin="1159,1472" coordsize="8423,0" path="m1159,1472l9582,1472e" filled="f" stroked="t" strokeweight=".44173pt" strokecolor="#F1F1F2">
                <v:path arrowok="t"/>
              </v:shape>
            </v:group>
            <v:group style="position:absolute;left:9221;top:1360;width:361;height:2" coordorigin="9221,1360" coordsize="361,2">
              <v:shape style="position:absolute;left:9221;top:1360;width:361;height:2" coordorigin="9221,1360" coordsize="361,0" path="m9221,1360l9582,1360e" filled="f" stroked="t" strokeweight=".44173pt" strokecolor="#F1F1F2">
                <v:path arrowok="t"/>
              </v:shape>
            </v:group>
            <v:group style="position:absolute;left:1159;top:1360;width:7581;height:2" coordorigin="1159,1360" coordsize="7581,2">
              <v:shape style="position:absolute;left:1159;top:1360;width:7581;height:2" coordorigin="1159,1360" coordsize="7581,0" path="m1159,1360l8740,1360e" filled="f" stroked="t" strokeweight=".44173pt" strokecolor="#F1F1F2">
                <v:path arrowok="t"/>
              </v:shape>
            </v:group>
            <v:group style="position:absolute;left:9221;top:1248;width:361;height:2" coordorigin="9221,1248" coordsize="361,2">
              <v:shape style="position:absolute;left:9221;top:1248;width:361;height:2" coordorigin="9221,1248" coordsize="361,0" path="m9221,1248l9582,1248e" filled="f" stroked="t" strokeweight=".44173pt" strokecolor="#F1F1F2">
                <v:path arrowok="t"/>
              </v:shape>
            </v:group>
            <v:group style="position:absolute;left:1159;top:1248;width:7581;height:2" coordorigin="1159,1248" coordsize="7581,2">
              <v:shape style="position:absolute;left:1159;top:1248;width:7581;height:2" coordorigin="1159,1248" coordsize="7581,0" path="m1159,1248l8740,1248e" filled="f" stroked="t" strokeweight=".44173pt" strokecolor="#F1F1F2">
                <v:path arrowok="t"/>
              </v:shape>
            </v:group>
            <v:group style="position:absolute;left:1159;top:1138;width:8423;height:2" coordorigin="1159,1138" coordsize="8423,2">
              <v:shape style="position:absolute;left:1159;top:1138;width:8423;height:2" coordorigin="1159,1138" coordsize="8423,0" path="m1159,1138l9582,1138e" filled="f" stroked="t" strokeweight=".44173pt" strokecolor="#F1F1F2">
                <v:path arrowok="t"/>
              </v:shape>
            </v:group>
            <v:group style="position:absolute;left:1159;top:1026;width:8423;height:2" coordorigin="1159,1026" coordsize="8423,2">
              <v:shape style="position:absolute;left:1159;top:1026;width:8423;height:2" coordorigin="1159,1026" coordsize="8423,0" path="m1159,1026l9582,1026e" filled="f" stroked="t" strokeweight=".44173pt" strokecolor="#F1F1F2">
                <v:path arrowok="t"/>
              </v:shape>
            </v:group>
            <v:group style="position:absolute;left:1159;top:916;width:8423;height:2" coordorigin="1159,916" coordsize="8423,2">
              <v:shape style="position:absolute;left:1159;top:916;width:8423;height:2" coordorigin="1159,916" coordsize="8423,0" path="m1159,916l9582,916e" filled="f" stroked="t" strokeweight=".44173pt" strokecolor="#F1F1F2">
                <v:path arrowok="t"/>
              </v:shape>
            </v:group>
            <v:group style="position:absolute;left:1159;top:805;width:8423;height:2" coordorigin="1159,805" coordsize="8423,2">
              <v:shape style="position:absolute;left:1159;top:805;width:8423;height:2" coordorigin="1159,805" coordsize="8423,0" path="m1159,805l9582,805e" filled="f" stroked="t" strokeweight=".44173pt" strokecolor="#F1F1F2">
                <v:path arrowok="t"/>
              </v:shape>
            </v:group>
            <v:group style="position:absolute;left:1159;top:693;width:8423;height:2" coordorigin="1159,693" coordsize="8423,2">
              <v:shape style="position:absolute;left:1159;top:693;width:8423;height:2" coordorigin="1159,693" coordsize="8423,0" path="m1159,693l9582,693e" filled="f" stroked="t" strokeweight=".44173pt" strokecolor="#F1F1F2">
                <v:path arrowok="t"/>
              </v:shape>
            </v:group>
            <v:group style="position:absolute;left:1159;top:582;width:8423;height:2" coordorigin="1159,582" coordsize="8423,2">
              <v:shape style="position:absolute;left:1159;top:582;width:8423;height:2" coordorigin="1159,582" coordsize="8423,0" path="m1159,582l9582,582e" filled="f" stroked="t" strokeweight=".44173pt" strokecolor="#F1F1F2">
                <v:path arrowok="t"/>
              </v:shape>
            </v:group>
            <v:group style="position:absolute;left:1159;top:582;width:2;height:3332" coordorigin="1159,582" coordsize="2,3332">
              <v:shape style="position:absolute;left:1159;top:582;width:2;height:3332" coordorigin="1159,582" coordsize="0,3332" path="m1159,582l1159,3915e" filled="f" stroked="t" strokeweight=".387165pt" strokecolor="#F1F1F2">
                <v:path arrowok="t"/>
              </v:shape>
            </v:group>
            <v:group style="position:absolute;left:1760;top:582;width:2;height:2314" coordorigin="1760,582" coordsize="2,2314">
              <v:shape style="position:absolute;left:1760;top:582;width:2;height:2314" coordorigin="1760,582" coordsize="0,2314" path="m1760,2897l1760,582e" filled="f" stroked="t" strokeweight=".387165pt" strokecolor="#F1F1F2">
                <v:path arrowok="t"/>
              </v:shape>
            </v:group>
            <v:group style="position:absolute;left:2362;top:582;width:2;height:3332" coordorigin="2362,582" coordsize="2,3332">
              <v:shape style="position:absolute;left:2362;top:582;width:2;height:3332" coordorigin="2362,582" coordsize="0,3332" path="m2362,582l2362,3915e" filled="f" stroked="t" strokeweight=".387165pt" strokecolor="#F1F1F2">
                <v:path arrowok="t"/>
              </v:shape>
            </v:group>
            <v:group style="position:absolute;left:2964;top:582;width:2;height:2187" coordorigin="2964,582" coordsize="2,2187">
              <v:shape style="position:absolute;left:2964;top:582;width:2;height:2187" coordorigin="2964,582" coordsize="0,2187" path="m2964,2769l2964,582e" filled="f" stroked="t" strokeweight=".387165pt" strokecolor="#F1F1F2">
                <v:path arrowok="t"/>
              </v:shape>
            </v:group>
            <v:group style="position:absolute;left:3565;top:582;width:2;height:3332" coordorigin="3565,582" coordsize="2,3332">
              <v:shape style="position:absolute;left:3565;top:582;width:2;height:3332" coordorigin="3565,582" coordsize="0,3332" path="m3565,582l3565,3915e" filled="f" stroked="t" strokeweight=".387165pt" strokecolor="#F1F1F2">
                <v:path arrowok="t"/>
              </v:shape>
            </v:group>
            <v:group style="position:absolute;left:4167;top:582;width:2;height:2105" coordorigin="4167,582" coordsize="2,2105">
              <v:shape style="position:absolute;left:4167;top:582;width:2;height:2105" coordorigin="4167,582" coordsize="0,2105" path="m4167,2687l4167,582e" filled="f" stroked="t" strokeweight=".387165pt" strokecolor="#F1F1F2">
                <v:path arrowok="t"/>
              </v:shape>
            </v:group>
            <v:group style="position:absolute;left:4769;top:582;width:2;height:3332" coordorigin="4769,582" coordsize="2,3332">
              <v:shape style="position:absolute;left:4769;top:582;width:2;height:3332" coordorigin="4769,582" coordsize="0,3332" path="m4769,582l4769,3915e" filled="f" stroked="t" strokeweight=".387165pt" strokecolor="#F1F1F2">
                <v:path arrowok="t"/>
              </v:shape>
            </v:group>
            <v:group style="position:absolute;left:5370;top:582;width:2;height:2121" coordorigin="5370,582" coordsize="2,2121">
              <v:shape style="position:absolute;left:5370;top:582;width:2;height:2121" coordorigin="5370,582" coordsize="0,2121" path="m5370,2703l5370,582e" filled="f" stroked="t" strokeweight=".387165pt" strokecolor="#F1F1F2">
                <v:path arrowok="t"/>
              </v:shape>
            </v:group>
            <v:group style="position:absolute;left:5972;top:582;width:2;height:3332" coordorigin="5972,582" coordsize="2,3332">
              <v:shape style="position:absolute;left:5972;top:582;width:2;height:3332" coordorigin="5972,582" coordsize="0,3332" path="m5972,582l5972,3915e" filled="f" stroked="t" strokeweight=".387165pt" strokecolor="#F1F1F2">
                <v:path arrowok="t"/>
              </v:shape>
            </v:group>
            <v:group style="position:absolute;left:6573;top:582;width:2;height:1619" coordorigin="6573,582" coordsize="2,1619">
              <v:shape style="position:absolute;left:6573;top:582;width:2;height:1619" coordorigin="6573,582" coordsize="0,1619" path="m6573,2201l6573,582e" filled="f" stroked="t" strokeweight=".387165pt" strokecolor="#F1F1F2">
                <v:path arrowok="t"/>
              </v:shape>
            </v:group>
            <v:group style="position:absolute;left:7175;top:582;width:2;height:3332" coordorigin="7175,582" coordsize="2,3332">
              <v:shape style="position:absolute;left:7175;top:582;width:2;height:3332" coordorigin="7175,582" coordsize="0,3332" path="m7175,582l7175,3915e" filled="f" stroked="t" strokeweight=".387165pt" strokecolor="#F1F1F2">
                <v:path arrowok="t"/>
              </v:shape>
            </v:group>
            <v:group style="position:absolute;left:7778;top:582;width:2;height:871" coordorigin="7778,582" coordsize="2,871">
              <v:shape style="position:absolute;left:7778;top:582;width:2;height:871" coordorigin="7778,582" coordsize="0,871" path="m7778,1453l7778,582e" filled="f" stroked="t" strokeweight=".387165pt" strokecolor="#F1F1F2">
                <v:path arrowok="t"/>
              </v:shape>
            </v:group>
            <v:group style="position:absolute;left:8378;top:582;width:2;height:3332" coordorigin="8378,582" coordsize="2,3332">
              <v:shape style="position:absolute;left:8378;top:582;width:2;height:3332" coordorigin="8378,582" coordsize="0,3332" path="m8378,582l8378,3915e" filled="f" stroked="t" strokeweight=".387165pt" strokecolor="#F1F1F2">
                <v:path arrowok="t"/>
              </v:shape>
            </v:group>
            <v:group style="position:absolute;left:8981;top:582;width:2;height:542" coordorigin="8981,582" coordsize="2,542">
              <v:shape style="position:absolute;left:8981;top:582;width:2;height:542" coordorigin="8981,582" coordsize="0,542" path="m8981,1124l8981,582e" filled="f" stroked="t" strokeweight=".387165pt" strokecolor="#F1F1F2">
                <v:path arrowok="t"/>
              </v:shape>
            </v:group>
            <v:group style="position:absolute;left:9582;top:582;width:2;height:3332" coordorigin="9582,582" coordsize="2,3332">
              <v:shape style="position:absolute;left:9582;top:582;width:2;height:3332" coordorigin="9582,582" coordsize="0,3332" path="m9582,582l9582,3915e" filled="f" stroked="t" strokeweight=".387165pt" strokecolor="#F1F1F2">
                <v:path arrowok="t"/>
              </v:shape>
            </v:group>
            <v:group style="position:absolute;left:8740;top:1925;width:481;height:1989" coordorigin="8740,1925" coordsize="481,1989">
              <v:shape style="position:absolute;left:8740;top:1925;width:481;height:1989" coordorigin="8740,1925" coordsize="481,1989" path="m9221,3915l8740,3915,8740,1925,9221,1925,9221,3915e" filled="t" fillcolor="#058889" stroked="f">
                <v:path arrowok="t"/>
                <v:fill/>
              </v:shape>
            </v:group>
            <v:group style="position:absolute;left:7536;top:2143;width:482;height:1772" coordorigin="7536,2143" coordsize="482,1772">
              <v:shape style="position:absolute;left:7536;top:2143;width:482;height:1772" coordorigin="7536,2143" coordsize="482,1772" path="m8018,3915l7536,3915,7536,2143,8018,2143,8018,3915e" filled="t" fillcolor="#058889" stroked="f">
                <v:path arrowok="t"/>
                <v:fill/>
              </v:shape>
            </v:group>
            <v:group style="position:absolute;left:6333;top:2844;width:482;height:1071" coordorigin="6333,2844" coordsize="482,1071">
              <v:shape style="position:absolute;left:6333;top:2844;width:482;height:1071" coordorigin="6333,2844" coordsize="482,1071" path="m6815,3915l6333,3915,6333,2844,6815,2844,6815,3915e" filled="t" fillcolor="#058889" stroked="f">
                <v:path arrowok="t"/>
                <v:fill/>
              </v:shape>
            </v:group>
            <v:group style="position:absolute;left:5130;top:3266;width:481;height:649" coordorigin="5130,3266" coordsize="481,649">
              <v:shape style="position:absolute;left:5130;top:3266;width:481;height:649" coordorigin="5130,3266" coordsize="481,649" path="m5611,3915l5130,3915,5130,3266,5611,3266,5611,3915e" filled="t" fillcolor="#058889" stroked="f">
                <v:path arrowok="t"/>
                <v:fill/>
              </v:shape>
            </v:group>
            <v:group style="position:absolute;left:3927;top:3331;width:481;height:584" coordorigin="3927,3331" coordsize="481,584">
              <v:shape style="position:absolute;left:3927;top:3331;width:481;height:584" coordorigin="3927,3331" coordsize="481,584" path="m4408,3915l3927,3915,3927,3331,4408,3331,4408,3915e" filled="t" fillcolor="#058889" stroked="f">
                <v:path arrowok="t"/>
                <v:fill/>
              </v:shape>
            </v:group>
            <v:group style="position:absolute;left:2723;top:3432;width:482;height:482" coordorigin="2723,3432" coordsize="482,482">
              <v:shape style="position:absolute;left:2723;top:3432;width:482;height:482" coordorigin="2723,3432" coordsize="482,482" path="m3205,3915l2723,3915,2723,3432,3205,3432,3205,3915e" filled="t" fillcolor="#058889" stroked="f">
                <v:path arrowok="t"/>
                <v:fill/>
              </v:shape>
            </v:group>
            <v:group style="position:absolute;left:1520;top:3451;width:482;height:464" coordorigin="1520,3451" coordsize="482,464">
              <v:shape style="position:absolute;left:1520;top:3451;width:482;height:464" coordorigin="1520,3451" coordsize="482,464" path="m2002,3915l1520,3915,1520,3451,2002,3451,2002,3915e" filled="t" fillcolor="#058889" stroked="f">
                <v:path arrowok="t"/>
                <v:fill/>
              </v:shape>
            </v:group>
            <v:group style="position:absolute;left:1520;top:3229;width:482;height:222" coordorigin="1520,3229" coordsize="482,222">
              <v:shape style="position:absolute;left:1520;top:3229;width:482;height:222" coordorigin="1520,3229" coordsize="482,222" path="m2002,3451l1520,3451,1520,3229,2002,3229,2002,3451e" filled="t" fillcolor="#C9BBAA" stroked="f">
                <v:path arrowok="t"/>
                <v:fill/>
              </v:shape>
            </v:group>
            <v:group style="position:absolute;left:2723;top:3147;width:482;height:286" coordorigin="2723,3147" coordsize="482,286">
              <v:shape style="position:absolute;left:2723;top:3147;width:482;height:286" coordorigin="2723,3147" coordsize="482,286" path="m3205,3432l2723,3432,2723,3147,3205,3147,3205,3432e" filled="t" fillcolor="#C9BBAA" stroked="f">
                <v:path arrowok="t"/>
                <v:fill/>
              </v:shape>
            </v:group>
            <v:group style="position:absolute;left:3927;top:3092;width:481;height:239" coordorigin="3927,3092" coordsize="481,239">
              <v:shape style="position:absolute;left:3927;top:3092;width:481;height:239" coordorigin="3927,3092" coordsize="481,239" path="m4408,3331l3927,3331,3927,3092,4408,3092,4408,3331e" filled="t" fillcolor="#C9BBAA" stroked="f">
                <v:path arrowok="t"/>
                <v:fill/>
              </v:shape>
            </v:group>
            <v:group style="position:absolute;left:5130;top:3048;width:481;height:218" coordorigin="5130,3048" coordsize="481,218">
              <v:shape style="position:absolute;left:5130;top:3048;width:481;height:218" coordorigin="5130,3048" coordsize="481,218" path="m5611,3266l5130,3266,5130,3048,5611,3048,5611,3266e" filled="t" fillcolor="#C9BBAA" stroked="f">
                <v:path arrowok="t"/>
                <v:fill/>
              </v:shape>
            </v:group>
            <v:group style="position:absolute;left:6333;top:2604;width:482;height:240" coordorigin="6333,2604" coordsize="482,240">
              <v:shape style="position:absolute;left:6333;top:2604;width:482;height:240" coordorigin="6333,2604" coordsize="482,240" path="m6815,2844l6333,2844,6333,2604,6815,2604,6815,2844e" filled="t" fillcolor="#C9BBAA" stroked="f">
                <v:path arrowok="t"/>
                <v:fill/>
              </v:shape>
            </v:group>
            <v:group style="position:absolute;left:7536;top:1897;width:482;height:246" coordorigin="7536,1897" coordsize="482,246">
              <v:shape style="position:absolute;left:7536;top:1897;width:482;height:246" coordorigin="7536,1897" coordsize="482,246" path="m8018,2143l7536,2143,7536,1897,8018,1897,8018,2143e" filled="t" fillcolor="#C9BBAA" stroked="f">
                <v:path arrowok="t"/>
                <v:fill/>
              </v:shape>
            </v:group>
            <v:group style="position:absolute;left:8740;top:1588;width:481;height:338" coordorigin="8740,1588" coordsize="481,338">
              <v:shape style="position:absolute;left:8740;top:1588;width:481;height:338" coordorigin="8740,1588" coordsize="481,338" path="m9221,1925l8740,1925,8740,1588,9221,1588,9221,1925e" filled="t" fillcolor="#C9BBAA" stroked="f">
                <v:path arrowok="t"/>
                <v:fill/>
              </v:shape>
            </v:group>
            <v:group style="position:absolute;left:1520;top:3058;width:482;height:171" coordorigin="1520,3058" coordsize="482,171">
              <v:shape style="position:absolute;left:1520;top:3058;width:482;height:171" coordorigin="1520,3058" coordsize="482,171" path="m2002,3229l1520,3229,1520,3058,2002,3058,2002,3229e" filled="t" fillcolor="#C8DCE0" stroked="f">
                <v:path arrowok="t"/>
                <v:fill/>
              </v:shape>
            </v:group>
            <v:group style="position:absolute;left:2723;top:2960;width:482;height:187" coordorigin="2723,2960" coordsize="482,187">
              <v:shape style="position:absolute;left:2723;top:2960;width:482;height:187" coordorigin="2723,2960" coordsize="482,187" path="m3205,3147l2723,3147,2723,2960,3205,2960,3205,3147e" filled="t" fillcolor="#C8DCE0" stroked="f">
                <v:path arrowok="t"/>
                <v:fill/>
              </v:shape>
            </v:group>
            <v:group style="position:absolute;left:3927;top:2925;width:481;height:167" coordorigin="3927,2925" coordsize="481,167">
              <v:shape style="position:absolute;left:3927;top:2925;width:481;height:167" coordorigin="3927,2925" coordsize="481,167" path="m4408,3092l3927,3092,3927,2925,4408,2925,4408,3092e" filled="t" fillcolor="#C8DCE0" stroked="f">
                <v:path arrowok="t"/>
                <v:fill/>
              </v:shape>
            </v:group>
            <v:group style="position:absolute;left:5130;top:2906;width:481;height:141" coordorigin="5130,2906" coordsize="481,141">
              <v:shape style="position:absolute;left:5130;top:2906;width:481;height:141" coordorigin="5130,2906" coordsize="481,141" path="m5611,3048l5130,3048,5130,2906,5611,2906,5611,3048e" filled="t" fillcolor="#C8DCE0" stroked="f">
                <v:path arrowok="t"/>
                <v:fill/>
              </v:shape>
            </v:group>
            <v:group style="position:absolute;left:6333;top:2463;width:482;height:141" coordorigin="6333,2463" coordsize="482,141">
              <v:shape style="position:absolute;left:6333;top:2463;width:482;height:141" coordorigin="6333,2463" coordsize="482,141" path="m6815,2604l6333,2604,6333,2463,6815,2463,6815,2604e" filled="t" fillcolor="#C8DCE0" stroked="f">
                <v:path arrowok="t"/>
                <v:fill/>
              </v:shape>
            </v:group>
            <v:group style="position:absolute;left:7536;top:1762;width:482;height:136" coordorigin="7536,1762" coordsize="482,136">
              <v:shape style="position:absolute;left:7536;top:1762;width:482;height:136" coordorigin="7536,1762" coordsize="482,136" path="m8018,1897l7536,1897,7536,1762,8018,1762,8018,1897e" filled="t" fillcolor="#C8DCE0" stroked="f">
                <v:path arrowok="t"/>
                <v:fill/>
              </v:shape>
            </v:group>
            <v:group style="position:absolute;left:8740;top:1479;width:481;height:109" coordorigin="8740,1479" coordsize="481,109">
              <v:shape style="position:absolute;left:8740;top:1479;width:481;height:109" coordorigin="8740,1479" coordsize="481,109" path="m9221,1588l8740,1588,8740,1479,9221,1479,9221,1588e" filled="t" fillcolor="#C8DCE0" stroked="f">
                <v:path arrowok="t"/>
                <v:fill/>
              </v:shape>
            </v:group>
            <v:group style="position:absolute;left:1520;top:2897;width:482;height:161" coordorigin="1520,2897" coordsize="482,161">
              <v:shape style="position:absolute;left:1520;top:2897;width:482;height:161" coordorigin="1520,2897" coordsize="482,161" path="m2002,3058l1520,3058,1520,2897,2002,2897,2002,3058e" filled="t" fillcolor="#FFE699" stroked="f">
                <v:path arrowok="t"/>
                <v:fill/>
              </v:shape>
            </v:group>
            <v:group style="position:absolute;left:2723;top:2769;width:482;height:191" coordorigin="2723,2769" coordsize="482,191">
              <v:shape style="position:absolute;left:2723;top:2769;width:482;height:191" coordorigin="2723,2769" coordsize="482,191" path="m3205,2960l2723,2960,2723,2769,3205,2769,3205,2960e" filled="t" fillcolor="#FFE699" stroked="f">
                <v:path arrowok="t"/>
                <v:fill/>
              </v:shape>
            </v:group>
            <v:group style="position:absolute;left:3927;top:2687;width:481;height:237" coordorigin="3927,2687" coordsize="481,237">
              <v:shape style="position:absolute;left:3927;top:2687;width:481;height:237" coordorigin="3927,2687" coordsize="481,237" path="m4408,2925l3927,2925,3927,2687,4408,2687,4408,2925e" filled="t" fillcolor="#FFE699" stroked="f">
                <v:path arrowok="t"/>
                <v:fill/>
              </v:shape>
            </v:group>
            <v:group style="position:absolute;left:5130;top:2703;width:481;height:204" coordorigin="5130,2703" coordsize="481,204">
              <v:shape style="position:absolute;left:5130;top:2703;width:481;height:204" coordorigin="5130,2703" coordsize="481,204" path="m5611,2906l5130,2906,5130,2703,5611,2703,5611,2906e" filled="t" fillcolor="#FFE699" stroked="f">
                <v:path arrowok="t"/>
                <v:fill/>
              </v:shape>
            </v:group>
            <v:group style="position:absolute;left:6333;top:2201;width:482;height:261" coordorigin="6333,2201" coordsize="482,261">
              <v:shape style="position:absolute;left:6333;top:2201;width:482;height:261" coordorigin="6333,2201" coordsize="482,261" path="m6815,2463l6333,2463,6333,2201,6815,2201,6815,2463e" filled="t" fillcolor="#FFE699" stroked="f">
                <v:path arrowok="t"/>
                <v:fill/>
              </v:shape>
            </v:group>
            <v:group style="position:absolute;left:7536;top:1453;width:482;height:308" coordorigin="7536,1453" coordsize="482,308">
              <v:shape style="position:absolute;left:7536;top:1453;width:482;height:308" coordorigin="7536,1453" coordsize="482,308" path="m8018,1762l7536,1762,7536,1453,8018,1453,8018,1762e" filled="t" fillcolor="#FFE699" stroked="f">
                <v:path arrowok="t"/>
                <v:fill/>
              </v:shape>
            </v:group>
            <v:group style="position:absolute;left:8740;top:1124;width:481;height:355" coordorigin="8740,1124" coordsize="481,355">
              <v:shape style="position:absolute;left:8740;top:1124;width:481;height:355" coordorigin="8740,1124" coordsize="481,355" path="m9221,1479l8740,1479,8740,1124,9221,1124,9221,1479e" filled="t" fillcolor="#FFE699" stroked="f">
                <v:path arrowok="t"/>
                <v:fill/>
              </v:shape>
            </v:group>
            <v:group style="position:absolute;left:1520;top:2853;width:482;height:44" coordorigin="1520,2853" coordsize="482,44">
              <v:shape style="position:absolute;left:1520;top:2853;width:482;height:44" coordorigin="1520,2853" coordsize="482,44" path="m1520,2853l2002,2853,2002,2898,1520,2898,1520,2853xe" filled="t" fillcolor="#C6C8CA" stroked="f">
                <v:path arrowok="t"/>
                <v:fill/>
              </v:shape>
            </v:group>
            <v:group style="position:absolute;left:2723;top:2726;width:482;height:44" coordorigin="2723,2726" coordsize="482,44">
              <v:shape style="position:absolute;left:2723;top:2726;width:482;height:44" coordorigin="2723,2726" coordsize="482,44" path="m2723,2726l3205,2726,3205,2770,2723,2770,2723,2726xe" filled="t" fillcolor="#C6C8CA" stroked="f">
                <v:path arrowok="t"/>
                <v:fill/>
              </v:shape>
            </v:group>
            <v:group style="position:absolute;left:5130;top:2655;width:481;height:49" coordorigin="5130,2655" coordsize="481,49">
              <v:shape style="position:absolute;left:5130;top:2655;width:481;height:49" coordorigin="5130,2655" coordsize="481,49" path="m5130,2655l5611,2655,5611,2704,5130,2704,5130,2655xe" filled="t" fillcolor="#C6C8CA" stroked="f">
                <v:path arrowok="t"/>
                <v:fill/>
              </v:shape>
            </v:group>
            <v:group style="position:absolute;left:3927;top:2634;width:481;height:54" coordorigin="3927,2634" coordsize="481,54">
              <v:shape style="position:absolute;left:3927;top:2634;width:481;height:54" coordorigin="3927,2634" coordsize="481,54" path="m3927,2634l4408,2634,4408,2688,3927,2688,3927,2634xe" filled="t" fillcolor="#C6C8CA" stroked="f">
                <v:path arrowok="t"/>
                <v:fill/>
              </v:shape>
            </v:group>
            <v:group style="position:absolute;left:6333;top:2146;width:482;height:56" coordorigin="6333,2146" coordsize="482,56">
              <v:shape style="position:absolute;left:6333;top:2146;width:482;height:56" coordorigin="6333,2146" coordsize="482,56" path="m6333,2146l6815,2146,6815,2202,6333,2202,6333,2146xe" filled="t" fillcolor="#C6C8CA" stroked="f">
                <v:path arrowok="t"/>
                <v:fill/>
              </v:shape>
            </v:group>
            <v:group style="position:absolute;left:7536;top:1387;width:482;height:67" coordorigin="7536,1387" coordsize="482,67">
              <v:shape style="position:absolute;left:7536;top:1387;width:482;height:67" coordorigin="7536,1387" coordsize="482,67" path="m7536,1387l8018,1387,8018,1454,7536,1454,7536,1387xe" filled="t" fillcolor="#C6C8CA" stroked="f">
                <v:path arrowok="t"/>
                <v:fill/>
              </v:shape>
            </v:group>
            <v:group style="position:absolute;left:8740;top:1052;width:481;height:73" coordorigin="8740,1052" coordsize="481,73">
              <v:shape style="position:absolute;left:8740;top:1052;width:481;height:73" coordorigin="8740,1052" coordsize="481,73" path="m8740,1052l9221,1052,9221,1125,8740,1125,8740,1052xe" filled="t" fillcolor="#C6C8CA" stroked="f">
                <v:path arrowok="t"/>
                <v:fill/>
              </v:shape>
            </v:group>
            <v:group style="position:absolute;left:1520;top:2847;width:482;height:2" coordorigin="1520,2847" coordsize="482,2">
              <v:shape style="position:absolute;left:1520;top:2847;width:482;height:2" coordorigin="1520,2847" coordsize="482,0" path="m1520,2847l2002,2847e" filled="f" stroked="t" strokeweight=".807358pt" strokecolor="#77787B">
                <v:path arrowok="t"/>
              </v:shape>
            </v:group>
            <v:group style="position:absolute;left:2723;top:2699;width:482;height:29" coordorigin="2723,2699" coordsize="482,29">
              <v:shape style="position:absolute;left:2723;top:2699;width:482;height:29" coordorigin="2723,2699" coordsize="482,29" path="m2723,2699l3205,2699,3205,2728,2723,2728,2723,2699xe" filled="t" fillcolor="#77787B" stroked="f">
                <v:path arrowok="t"/>
                <v:fill/>
              </v:shape>
            </v:group>
            <v:group style="position:absolute;left:5130;top:2604;width:481;height:53" coordorigin="5130,2604" coordsize="481,53">
              <v:shape style="position:absolute;left:5130;top:2604;width:481;height:53" coordorigin="5130,2604" coordsize="481,53" path="m5130,2604l5611,2604,5611,2657,5130,2657,5130,2604xe" filled="t" fillcolor="#77787B" stroked="f">
                <v:path arrowok="t"/>
                <v:fill/>
              </v:shape>
            </v:group>
            <v:group style="position:absolute;left:3927;top:2582;width:481;height:54" coordorigin="3927,2582" coordsize="481,54">
              <v:shape style="position:absolute;left:3927;top:2582;width:481;height:54" coordorigin="3927,2582" coordsize="481,54" path="m3927,2582l4408,2582,4408,2636,3927,2636,3927,2582xe" filled="t" fillcolor="#77787B" stroked="f">
                <v:path arrowok="t"/>
                <v:fill/>
              </v:shape>
            </v:group>
            <v:group style="position:absolute;left:6333;top:2087;width:482;height:61" coordorigin="6333,2087" coordsize="482,61">
              <v:shape style="position:absolute;left:6333;top:2087;width:482;height:61" coordorigin="6333,2087" coordsize="482,61" path="m6333,2087l6815,2087,6815,2148,6333,2148,6333,2087xe" filled="t" fillcolor="#77787B" stroked="f">
                <v:path arrowok="t"/>
                <v:fill/>
              </v:shape>
            </v:group>
            <v:group style="position:absolute;left:7536;top:1305;width:482;height:84" coordorigin="7536,1305" coordsize="482,84">
              <v:shape style="position:absolute;left:7536;top:1305;width:482;height:84" coordorigin="7536,1305" coordsize="482,84" path="m7536,1305l8018,1305,8018,1389,7536,1389,7536,1305xe" filled="t" fillcolor="#77787B" stroked="f">
                <v:path arrowok="t"/>
                <v:fill/>
              </v:shape>
            </v:group>
            <v:group style="position:absolute;left:8740;top:966;width:481;height:88" coordorigin="8740,966" coordsize="481,88">
              <v:shape style="position:absolute;left:8740;top:966;width:481;height:88" coordorigin="8740,966" coordsize="481,88" path="m8740,966l9221,966,9221,1054,8740,1054,8740,966xe" filled="t" fillcolor="#77787B" stroked="f">
                <v:path arrowok="t"/>
                <v:fill/>
              </v:shape>
            </v:group>
            <v:group style="position:absolute;left:1520;top:2812;width:482;height:29" coordorigin="1520,2812" coordsize="482,29">
              <v:shape style="position:absolute;left:1520;top:2812;width:482;height:29" coordorigin="1520,2812" coordsize="482,29" path="m1520,2812l2002,2812,2002,2841,1520,2841,1520,2812xe" filled="t" fillcolor="#A9D18E" stroked="f">
                <v:path arrowok="t"/>
                <v:fill/>
              </v:shape>
            </v:group>
            <v:group style="position:absolute;left:2723;top:2674;width:482;height:27" coordorigin="2723,2674" coordsize="482,27">
              <v:shape style="position:absolute;left:2723;top:2674;width:482;height:27" coordorigin="2723,2674" coordsize="482,27" path="m2723,2674l3205,2674,3205,2701,2723,2701,2723,2674xe" filled="t" fillcolor="#A9D18E" stroked="f">
                <v:path arrowok="t"/>
                <v:fill/>
              </v:shape>
            </v:group>
            <v:group style="position:absolute;left:5130;top:2586;width:481;height:20" coordorigin="5130,2586" coordsize="481,20">
              <v:shape style="position:absolute;left:5130;top:2586;width:481;height:20" coordorigin="5130,2586" coordsize="481,20" path="m5130,2586l5611,2586,5611,2606,5130,2606,5130,2586xe" filled="t" fillcolor="#A9D18E" stroked="f">
                <v:path arrowok="t"/>
                <v:fill/>
              </v:shape>
            </v:group>
            <v:group style="position:absolute;left:3927;top:2555;width:481;height:29" coordorigin="3927,2555" coordsize="481,29">
              <v:shape style="position:absolute;left:3927;top:2555;width:481;height:29" coordorigin="3927,2555" coordsize="481,29" path="m3927,2555l4408,2555,4408,2584,3927,2584,3927,2555xe" filled="t" fillcolor="#A9D18E" stroked="f">
                <v:path arrowok="t"/>
                <v:fill/>
              </v:shape>
            </v:group>
            <v:group style="position:absolute;left:6333;top:2066;width:482;height:23" coordorigin="6333,2066" coordsize="482,23">
              <v:shape style="position:absolute;left:6333;top:2066;width:482;height:23" coordorigin="6333,2066" coordsize="482,23" path="m6333,2066l6815,2066,6815,2089,6333,2089,6333,2066xe" filled="t" fillcolor="#A9D18E" stroked="f">
                <v:path arrowok="t"/>
                <v:fill/>
              </v:shape>
            </v:group>
            <v:group style="position:absolute;left:7536;top:1281;width:482;height:26" coordorigin="7536,1281" coordsize="482,26">
              <v:shape style="position:absolute;left:7536;top:1281;width:482;height:26" coordorigin="7536,1281" coordsize="482,26" path="m7536,1281l8018,1281,8018,1307,7536,1307,7536,1281xe" filled="t" fillcolor="#A9D18E" stroked="f">
                <v:path arrowok="t"/>
                <v:fill/>
              </v:shape>
            </v:group>
            <v:group style="position:absolute;left:8740;top:935;width:481;height:33" coordorigin="8740,935" coordsize="481,33">
              <v:shape style="position:absolute;left:8740;top:935;width:481;height:33" coordorigin="8740,935" coordsize="481,33" path="m8740,935l9221,935,9221,968,8740,968,8740,935xe" filled="t" fillcolor="#A9D18E" stroked="f">
                <v:path arrowok="t"/>
                <v:fill/>
              </v:shape>
            </v:group>
            <v:group style="position:absolute;left:1520;top:2808;width:482;height:6" coordorigin="1520,2808" coordsize="482,6">
              <v:shape style="position:absolute;left:1520;top:2808;width:482;height:6" coordorigin="1520,2808" coordsize="482,6" path="m1520,2808l2002,2808,2002,2814,1520,2814,1520,2808xe" filled="t" fillcolor="#9E470E" stroked="f">
                <v:path arrowok="t"/>
                <v:fill/>
              </v:shape>
            </v:group>
            <v:group style="position:absolute;left:2723;top:2665;width:482;height:10" coordorigin="2723,2665" coordsize="482,10">
              <v:shape style="position:absolute;left:2723;top:2665;width:482;height:10" coordorigin="2723,2665" coordsize="482,10" path="m2723,2665l3205,2665,3205,2676,2723,2676,2723,2665xe" filled="t" fillcolor="#9E470E" stroked="f">
                <v:path arrowok="t"/>
                <v:fill/>
              </v:shape>
            </v:group>
            <v:group style="position:absolute;left:5130;top:2580;width:481;height:2" coordorigin="5130,2580" coordsize="481,2">
              <v:shape style="position:absolute;left:5130;top:2580;width:481;height:2" coordorigin="5130,2580" coordsize="481,0" path="m5130,2580l5611,2580e" filled="f" stroked="t" strokeweight=".807358pt" strokecolor="#9E470E">
                <v:path arrowok="t"/>
              </v:shape>
            </v:group>
            <v:group style="position:absolute;left:3927;top:2545;width:481;height:12" coordorigin="3927,2545" coordsize="481,12">
              <v:shape style="position:absolute;left:3927;top:2545;width:481;height:12" coordorigin="3927,2545" coordsize="481,12" path="m3927,2545l4408,2545,4408,2557,3927,2557,3927,2545xe" filled="t" fillcolor="#9E470E" stroked="f">
                <v:path arrowok="t"/>
                <v:fill/>
              </v:shape>
            </v:group>
            <v:group style="position:absolute;left:6333;top:2052;width:482;height:16" coordorigin="6333,2052" coordsize="482,16">
              <v:shape style="position:absolute;left:6333;top:2052;width:482;height:16" coordorigin="6333,2052" coordsize="482,16" path="m6333,2052l6815,2052,6815,2068,6333,2068,6333,2052xe" filled="t" fillcolor="#9E470E" stroked="f">
                <v:path arrowok="t"/>
                <v:fill/>
              </v:shape>
            </v:group>
            <v:group style="position:absolute;left:7536;top:1260;width:482;height:23" coordorigin="7536,1260" coordsize="482,23">
              <v:shape style="position:absolute;left:7536;top:1260;width:482;height:23" coordorigin="7536,1260" coordsize="482,23" path="m7536,1260l8018,1260,8018,1283,7536,1283,7536,1260xe" filled="t" fillcolor="#9E470E" stroked="f">
                <v:path arrowok="t"/>
                <v:fill/>
              </v:shape>
            </v:group>
            <v:group style="position:absolute;left:8740;top:911;width:481;height:26" coordorigin="8740,911" coordsize="481,26">
              <v:shape style="position:absolute;left:8740;top:911;width:481;height:26" coordorigin="8740,911" coordsize="481,26" path="m8740,911l9221,911,9221,937,8740,937,8740,911xe" filled="t" fillcolor="#9E470E" stroked="f">
                <v:path arrowok="t"/>
                <v:fill/>
              </v:shape>
            </v:group>
            <v:group style="position:absolute;left:1520;top:2805;width:482;height:5" coordorigin="1520,2805" coordsize="482,5">
              <v:shape style="position:absolute;left:1520;top:2805;width:482;height:5" coordorigin="1520,2805" coordsize="482,5" path="m1520,2805l2002,2805,2002,2810,1520,2810,1520,2805xe" filled="t" fillcolor="#006FC0" stroked="f">
                <v:path arrowok="t"/>
                <v:fill/>
              </v:shape>
            </v:group>
            <v:group style="position:absolute;left:2723;top:2662;width:482;height:5" coordorigin="2723,2662" coordsize="482,5">
              <v:shape style="position:absolute;left:2723;top:2662;width:482;height:5" coordorigin="2723,2662" coordsize="482,5" path="m2723,2662l3205,2662,3205,2667,2723,2667,2723,2662xe" filled="t" fillcolor="#006FC0" stroked="f">
                <v:path arrowok="t"/>
                <v:fill/>
              </v:shape>
            </v:group>
            <v:group style="position:absolute;left:5130;top:2572;width:481;height:2" coordorigin="5130,2572" coordsize="481,2">
              <v:shape style="position:absolute;left:5130;top:2572;width:481;height:2" coordorigin="5130,2572" coordsize="481,0" path="m5130,2572l5611,2572e" filled="f" stroked="t" strokeweight=".170677pt" strokecolor="#006FC0">
                <v:path arrowok="t"/>
              </v:shape>
            </v:group>
            <v:group style="position:absolute;left:3927;top:2545;width:481;height:2" coordorigin="3927,2545" coordsize="481,2">
              <v:shape style="position:absolute;left:3927;top:2545;width:481;height:2" coordorigin="3927,2545" coordsize="481,0" path="m3927,2545l4408,2545e" filled="f" stroked="t" strokeweight=".170677pt" strokecolor="#006FC0">
                <v:path arrowok="t"/>
              </v:shape>
            </v:group>
            <v:group style="position:absolute;left:6333;top:2052;width:482;height:2" coordorigin="6333,2052" coordsize="482,2">
              <v:shape style="position:absolute;left:6333;top:2052;width:482;height:2" coordorigin="6333,2052" coordsize="482,0" path="m6333,2052l6815,2052e" filled="f" stroked="t" strokeweight=".171266pt" strokecolor="#006FC0">
                <v:path arrowok="t"/>
              </v:shape>
            </v:group>
            <v:group style="position:absolute;left:7536;top:1259;width:482;height:3" coordorigin="7536,1259" coordsize="482,3">
              <v:shape style="position:absolute;left:7536;top:1259;width:482;height:3" coordorigin="7536,1259" coordsize="482,3" path="m7536,1259l8018,1259,8018,1262,7536,1262,7536,1259xe" filled="t" fillcolor="#006FC0" stroked="f">
                <v:path arrowok="t"/>
                <v:fill/>
              </v:shape>
            </v:group>
            <v:group style="position:absolute;left:8740;top:910;width:481;height:3" coordorigin="8740,910" coordsize="481,3">
              <v:shape style="position:absolute;left:8740;top:910;width:481;height:3" coordorigin="8740,910" coordsize="481,3" path="m8740,910l9221,910,9221,913,8740,913,8740,910xe" filled="t" fillcolor="#006FC0" stroked="f">
                <v:path arrowok="t"/>
                <v:fill/>
              </v:shape>
            </v:group>
            <v:group style="position:absolute;left:8740;top:890;width:481;height:22" coordorigin="8740,890" coordsize="481,22">
              <v:shape style="position:absolute;left:8740;top:890;width:481;height:22" coordorigin="8740,890" coordsize="481,22" path="m8740,890l9221,890,9221,912,8740,912,8740,890xe" filled="t" fillcolor="#997300" stroked="f">
                <v:path arrowok="t"/>
                <v:fill/>
              </v:shape>
            </v:group>
            <v:group style="position:absolute;left:1520;top:2802;width:482;height:5" coordorigin="1520,2802" coordsize="482,5">
              <v:shape style="position:absolute;left:1520;top:2802;width:482;height:5" coordorigin="1520,2802" coordsize="482,5" path="m1520,2802l2002,2802,2002,2807,1520,2807,1520,2802xe" filled="t" fillcolor="#254478" stroked="f">
                <v:path arrowok="t"/>
                <v:fill/>
              </v:shape>
            </v:group>
            <v:group style="position:absolute;left:2723;top:2658;width:482;height:6" coordorigin="2723,2658" coordsize="482,6">
              <v:shape style="position:absolute;left:2723;top:2658;width:482;height:6" coordorigin="2723,2658" coordsize="482,6" path="m2723,2658l3205,2658,3205,2664,2723,2664,2723,2658xe" filled="t" fillcolor="#254478" stroked="f">
                <v:path arrowok="t"/>
                <v:fill/>
              </v:shape>
            </v:group>
            <v:group style="position:absolute;left:5130;top:2569;width:481;height:2" coordorigin="5130,2569" coordsize="481,2">
              <v:shape style="position:absolute;left:5130;top:2569;width:481;height:2" coordorigin="5130,2569" coordsize="481,0" path="m5130,2569l5611,2569e" filled="f" stroked="t" strokeweight=".452795pt" strokecolor="#254478">
                <v:path arrowok="t"/>
              </v:shape>
            </v:group>
            <v:group style="position:absolute;left:3927;top:2538;width:481;height:9" coordorigin="3927,2538" coordsize="481,9">
              <v:shape style="position:absolute;left:3927;top:2538;width:481;height:9" coordorigin="3927,2538" coordsize="481,9" path="m3927,2538l4408,2538,4408,2547,3927,2547,3927,2538xe" filled="t" fillcolor="#254478" stroked="f">
                <v:path arrowok="t"/>
                <v:fill/>
              </v:shape>
            </v:group>
            <v:group style="position:absolute;left:6333;top:2043;width:482;height:9" coordorigin="6333,2043" coordsize="482,9">
              <v:shape style="position:absolute;left:6333;top:2043;width:482;height:9" coordorigin="6333,2043" coordsize="482,9" path="m6333,2043l6815,2043,6815,2052,6333,2052,6333,2043xe" filled="t" fillcolor="#254478" stroked="f">
                <v:path arrowok="t"/>
                <v:fill/>
              </v:shape>
            </v:group>
            <v:group style="position:absolute;left:7536;top:1249;width:482;height:12" coordorigin="7536,1249" coordsize="482,12">
              <v:shape style="position:absolute;left:7536;top:1249;width:482;height:12" coordorigin="7536,1249" coordsize="482,12" path="m7536,1249l8018,1249,8018,1261,7536,1261,7536,1249xe" filled="t" fillcolor="#254478" stroked="f">
                <v:path arrowok="t"/>
                <v:fill/>
              </v:shape>
            </v:group>
            <v:group style="position:absolute;left:8740;top:874;width:481;height:18" coordorigin="8740,874" coordsize="481,18">
              <v:shape style="position:absolute;left:8740;top:874;width:481;height:18" coordorigin="8740,874" coordsize="481,18" path="m8740,874l9221,874,9221,892,8740,892,8740,874xe" filled="t" fillcolor="#254478" stroked="f">
                <v:path arrowok="t"/>
                <v:fill/>
              </v:shape>
            </v:group>
            <v:group style="position:absolute;left:1159;top:3915;width:8423;height:2" coordorigin="1159,3915" coordsize="8423,2">
              <v:shape style="position:absolute;left:1159;top:3915;width:8423;height:2" coordorigin="1159,3915" coordsize="8423,0" path="m1159,3915l9582,3915e" filled="f" stroked="t" strokeweight=".44173pt" strokecolor="#DCDDDE">
                <v:path arrowok="t"/>
              </v:shape>
            </v:group>
            <v:group style="position:absolute;left:1761;top:1071;width:7220;height:866" coordorigin="1761,1071" coordsize="7220,866">
              <v:shape style="position:absolute;left:1761;top:1071;width:7220;height:866" coordorigin="1761,1071" coordsize="7220,866" path="m1761,1938l2964,1916,4167,1749,5370,1516,6573,1337,7778,1093,8980,1071e" filled="f" stroked="t" strokeweight="1.322868pt" strokecolor="#C00000">
                <v:path arrowok="t"/>
                <v:stroke dashstyle="dash"/>
              </v:shape>
            </v:group>
            <v:group style="position:absolute;left:1709;top:1881;width:102;height:116" coordorigin="1709,1881" coordsize="102,116">
              <v:shape style="position:absolute;left:1709;top:1881;width:102;height:116" coordorigin="1709,1881" coordsize="102,116" path="m1811,1997l1709,1997,1760,1881,1811,1997e" filled="t" fillcolor="#C00000" stroked="f">
                <v:path arrowok="t"/>
                <v:fill/>
              </v:shape>
            </v:group>
            <v:group style="position:absolute;left:2913;top:1858;width:102;height:116" coordorigin="2913,1858" coordsize="102,116">
              <v:shape style="position:absolute;left:2913;top:1858;width:102;height:116" coordorigin="2913,1858" coordsize="102,116" path="m3015,1974l2913,1974,2964,1858,3015,1974e" filled="t" fillcolor="#C00000" stroked="f">
                <v:path arrowok="t"/>
                <v:fill/>
              </v:shape>
            </v:group>
            <v:group style="position:absolute;left:4116;top:1691;width:102;height:116" coordorigin="4116,1691" coordsize="102,116">
              <v:shape style="position:absolute;left:4116;top:1691;width:102;height:116" coordorigin="4116,1691" coordsize="102,116" path="m4218,1807l4116,1807,4167,1691,4218,1807e" filled="t" fillcolor="#C00000" stroked="f">
                <v:path arrowok="t"/>
                <v:fill/>
              </v:shape>
            </v:group>
            <v:group style="position:absolute;left:5319;top:1458;width:102;height:116" coordorigin="5319,1458" coordsize="102,116">
              <v:shape style="position:absolute;left:5319;top:1458;width:102;height:116" coordorigin="5319,1458" coordsize="102,116" path="m5421,1574l5319,1574,5370,1458,5421,1574e" filled="t" fillcolor="#C00000" stroked="f">
                <v:path arrowok="t"/>
                <v:fill/>
              </v:shape>
            </v:group>
            <v:group style="position:absolute;left:6522;top:1280;width:102;height:116" coordorigin="6522,1280" coordsize="102,116">
              <v:shape style="position:absolute;left:6522;top:1280;width:102;height:116" coordorigin="6522,1280" coordsize="102,116" path="m6624,1396l6522,1396,6573,1280,6624,1396e" filled="t" fillcolor="#C00000" stroked="f">
                <v:path arrowok="t"/>
                <v:fill/>
              </v:shape>
            </v:group>
            <v:group style="position:absolute;left:7726;top:1035;width:102;height:116" coordorigin="7726,1035" coordsize="102,116">
              <v:shape style="position:absolute;left:7726;top:1035;width:102;height:116" coordorigin="7726,1035" coordsize="102,116" path="m7828,1151l7726,1151,7777,1035,7828,1151e" filled="t" fillcolor="#C00000" stroked="f">
                <v:path arrowok="t"/>
                <v:fill/>
              </v:shape>
            </v:group>
            <v:group style="position:absolute;left:8929;top:1014;width:102;height:116" coordorigin="8929,1014" coordsize="102,116">
              <v:shape style="position:absolute;left:8929;top:1014;width:102;height:116" coordorigin="8929,1014" coordsize="102,116" path="m9031,1130l8929,1130,8980,1014,9031,1130e" filled="t" fillcolor="#C00000" stroked="f">
                <v:path arrowok="t"/>
                <v:fill/>
              </v:shape>
            </v:group>
            <v:group style="position:absolute;left:7777;top:1017;width:2;height:232" coordorigin="7777,1017" coordsize="2,232">
              <v:shape style="position:absolute;left:7777;top:1017;width:2;height:232" coordorigin="7777,1017" coordsize="0,232" path="m7777,1249l7777,1017e" filled="f" stroked="t" strokeweight=".387165pt" strokecolor="#B2B4B6">
                <v:path arrowok="t"/>
              </v:shape>
            </v:group>
            <v:group style="position:absolute;left:7777;top:1093;width:16;height:279" coordorigin="7777,1093" coordsize="16,279">
              <v:shape style="position:absolute;left:7777;top:1093;width:16;height:279" coordorigin="7777,1093" coordsize="16,279" path="m7777,1093l7793,1372e" filled="f" stroked="t" strokeweight=".387337pt" strokecolor="#B2B4B6">
                <v:path arrowok="t"/>
              </v:shape>
            </v:group>
            <v:group style="position:absolute;left:8993;top:1071;width:2;height:103" coordorigin="8993,1071" coordsize="2,103">
              <v:shape style="position:absolute;left:8993;top:1071;width:2;height:103" coordorigin="8993,1071" coordsize="0,103" path="m8993,1071l8993,1174e" filled="f" stroked="t" strokeweight="1.300875pt" strokecolor="#B2B4B6">
                <v:path arrowok="t"/>
              </v:shape>
            </v:group>
            <v:group style="position:absolute;left:1529;top:4405;width:260;height:2" coordorigin="1529,4405" coordsize="260,2">
              <v:shape style="position:absolute;left:1529;top:4405;width:260;height:2" coordorigin="1529,4405" coordsize="260,0" path="m1529,4405l1789,4405e" filled="f" stroked="t" strokeweight="4.319410pt" strokecolor="#058889">
                <v:path arrowok="t"/>
              </v:shape>
            </v:group>
            <v:group style="position:absolute;left:3759;top:4405;width:260;height:2" coordorigin="3759,4405" coordsize="260,2">
              <v:shape style="position:absolute;left:3759;top:4405;width:260;height:2" coordorigin="3759,4405" coordsize="260,0" path="m3759,4405l4019,4405e" filled="f" stroked="t" strokeweight="4.319410pt" strokecolor="#C9BBAA">
                <v:path arrowok="t"/>
              </v:shape>
            </v:group>
            <v:group style="position:absolute;left:5988;top:4405;width:260;height:2" coordorigin="5988,4405" coordsize="260,2">
              <v:shape style="position:absolute;left:5988;top:4405;width:260;height:2" coordorigin="5988,4405" coordsize="260,0" path="m5988,4405l6249,4405e" filled="f" stroked="t" strokeweight="4.319410pt" strokecolor="#C8DCE0">
                <v:path arrowok="t"/>
              </v:shape>
            </v:group>
            <v:group style="position:absolute;left:8218;top:4405;width:260;height:2" coordorigin="8218,4405" coordsize="260,2">
              <v:shape style="position:absolute;left:8218;top:4405;width:260;height:2" coordorigin="8218,4405" coordsize="260,0" path="m8218,4405l8478,4405e" filled="f" stroked="t" strokeweight="4.319410pt" strokecolor="#FFE699">
                <v:path arrowok="t"/>
              </v:shape>
            </v:group>
            <v:group style="position:absolute;left:1529;top:4656;width:260;height:2" coordorigin="1529,4656" coordsize="260,2">
              <v:shape style="position:absolute;left:1529;top:4656;width:260;height:2" coordorigin="1529,4656" coordsize="260,0" path="m1529,4656l1789,4656e" filled="f" stroked="t" strokeweight="4.319410pt" strokecolor="#C6C8CA">
                <v:path arrowok="t"/>
              </v:shape>
            </v:group>
            <v:group style="position:absolute;left:3759;top:4656;width:260;height:2" coordorigin="3759,4656" coordsize="260,2">
              <v:shape style="position:absolute;left:3759;top:4656;width:260;height:2" coordorigin="3759,4656" coordsize="260,0" path="m3759,4656l4019,4656e" filled="f" stroked="t" strokeweight="4.319410pt" strokecolor="#77787B">
                <v:path arrowok="t"/>
              </v:shape>
            </v:group>
            <v:group style="position:absolute;left:5988;top:4656;width:260;height:2" coordorigin="5988,4656" coordsize="260,2">
              <v:shape style="position:absolute;left:5988;top:4656;width:260;height:2" coordorigin="5988,4656" coordsize="260,0" path="m5988,4656l6249,4656e" filled="f" stroked="t" strokeweight="4.319410pt" strokecolor="#A9D18E">
                <v:path arrowok="t"/>
              </v:shape>
            </v:group>
            <v:group style="position:absolute;left:8218;top:4656;width:260;height:2" coordorigin="8218,4656" coordsize="260,2">
              <v:shape style="position:absolute;left:8218;top:4656;width:260;height:2" coordorigin="8218,4656" coordsize="260,0" path="m8218,4656l8478,4656e" filled="f" stroked="t" strokeweight="4.319410pt" strokecolor="#9E470E">
                <v:path arrowok="t"/>
              </v:shape>
            </v:group>
            <v:group style="position:absolute;left:1529;top:4906;width:260;height:2" coordorigin="1529,4906" coordsize="260,2">
              <v:shape style="position:absolute;left:1529;top:4906;width:260;height:2" coordorigin="1529,4906" coordsize="260,0" path="m1529,4906l1789,4906e" filled="f" stroked="t" strokeweight="4.319410pt" strokecolor="#006FC0">
                <v:path arrowok="t"/>
              </v:shape>
            </v:group>
            <v:group style="position:absolute;left:3759;top:4906;width:260;height:2" coordorigin="3759,4906" coordsize="260,2">
              <v:shape style="position:absolute;left:3759;top:4906;width:260;height:2" coordorigin="3759,4906" coordsize="260,0" path="m3759,4906l4019,4906e" filled="f" stroked="t" strokeweight="4.319410pt" strokecolor="#997300">
                <v:path arrowok="t"/>
              </v:shape>
            </v:group>
            <v:group style="position:absolute;left:5988;top:4906;width:260;height:2" coordorigin="5988,4906" coordsize="260,2">
              <v:shape style="position:absolute;left:5988;top:4906;width:260;height:2" coordorigin="5988,4906" coordsize="260,0" path="m5988,4906l6249,4906e" filled="f" stroked="t" strokeweight="4.319410pt" strokecolor="#254478">
                <v:path arrowok="t"/>
              </v:shape>
            </v:group>
            <v:group style="position:absolute;left:8218;top:4906;width:260;height:2" coordorigin="8218,4906" coordsize="260,2">
              <v:shape style="position:absolute;left:8218;top:4906;width:260;height:2" coordorigin="8218,4906" coordsize="260,0" path="m8218,4906l8478,4906e" filled="f" stroked="t" strokeweight="1.325191pt" strokecolor="#C00000">
                <v:path arrowok="t"/>
                <v:stroke dashstyle="dash"/>
              </v:shape>
            </v:group>
            <v:group style="position:absolute;left:8316;top:4870;width:62;height:71" coordorigin="8316,4870" coordsize="62,71">
              <v:shape style="position:absolute;left:8316;top:4870;width:62;height:71" coordorigin="8316,4870" coordsize="62,71" path="m8378,4941l8316,4941,8347,4870,8378,4941e" filled="t" fillcolor="#C00000" stroked="f">
                <v:path arrowok="t"/>
                <v:fill/>
              </v:shape>
            </v:group>
            <w10:wrap type="none"/>
          </v:group>
        </w:pic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231F20"/>
          <w:spacing w:val="0"/>
          <w:w w:val="100"/>
          <w:b/>
          <w:bCs/>
          <w:position w:val="-1"/>
        </w:rPr>
        <w:t>單位：</w: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231F20"/>
          <w:spacing w:val="0"/>
          <w:w w:val="100"/>
          <w:b/>
          <w:bCs/>
          <w:position w:val="-1"/>
        </w:rPr>
        <w:t>10</w: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231F20"/>
          <w:spacing w:val="0"/>
          <w:w w:val="100"/>
          <w:b/>
          <w:bCs/>
          <w:position w:val="-1"/>
        </w:rPr>
        <w:t>億元</w: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231F20"/>
          <w:spacing w:val="0"/>
          <w:w w:val="100"/>
          <w:b/>
          <w:bCs/>
          <w:position w:val="-1"/>
        </w:rPr>
        <w:tab/>
      </w:r>
      <w:r>
        <w:rPr>
          <w:rFonts w:ascii="Microsoft JhengHei UI" w:hAnsi="Microsoft JhengHei UI" w:cs="Microsoft JhengHei UI" w:eastAsia="Microsoft JhengHei UI"/>
          <w:sz w:val="19"/>
          <w:szCs w:val="19"/>
          <w:color w:val="231F20"/>
          <w:spacing w:val="0"/>
          <w:w w:val="100"/>
          <w:b/>
          <w:bCs/>
          <w:position w:val="-1"/>
        </w:rPr>
        <w:t>檔數</w:t>
      </w:r>
      <w:r>
        <w:rPr>
          <w:rFonts w:ascii="Microsoft JhengHei UI" w:hAnsi="Microsoft JhengHei UI" w:cs="Microsoft JhengHei UI" w:eastAsia="Microsoft JhengHei UI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9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Sz w:w="10780" w:h="14760"/>
          <w:pgMar w:top="940" w:bottom="280" w:left="300" w:right="500"/>
        </w:sectPr>
      </w:pPr>
      <w:rPr/>
    </w:p>
    <w:p>
      <w:pPr>
        <w:spacing w:before="32" w:after="0" w:line="240" w:lineRule="auto"/>
        <w:ind w:left="399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w w:val="88"/>
          <w:b/>
          <w:bCs/>
        </w:rPr>
        <w:t>12,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88"/>
          <w:b/>
          <w:bCs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  <w:b/>
          <w:bCs/>
        </w:rPr>
        <w:t>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5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399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w w:val="88"/>
          <w:b/>
          <w:bCs/>
        </w:rPr>
        <w:t>10,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88"/>
          <w:b/>
          <w:bCs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  <w:b/>
          <w:bCs/>
        </w:rPr>
        <w:t>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5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462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8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5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43" w:lineRule="exact"/>
        <w:ind w:left="462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  <w:position w:val="-2"/>
        </w:rPr>
        <w:t>6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  <w:position w:val="-2"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  <w:position w:val="-2"/>
        </w:rPr>
        <w:t>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/>
        <w:br w:type="column"/>
      </w:r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61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100"/>
          <w:b/>
          <w:bCs/>
        </w:rPr>
        <w:t>978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right="-61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100"/>
          <w:b/>
          <w:bCs/>
        </w:rPr>
        <w:t>980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/>
        <w:br w:type="column"/>
      </w:r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61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100"/>
          <w:b/>
          <w:bCs/>
        </w:rPr>
        <w:t>995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8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right="-61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88"/>
          <w:b/>
          <w:bCs/>
        </w:rPr>
        <w:t>1,016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/>
        <w:br w:type="column"/>
      </w:r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34" w:right="-20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100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-1"/>
          <w:w w:val="100"/>
          <w:b/>
          <w:bCs/>
        </w:rPr>
        <w:t>,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100"/>
          <w:b/>
          <w:bCs/>
        </w:rPr>
        <w:t>032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67"/>
        <w:jc w:val="left"/>
        <w:rPr>
          <w:rFonts w:ascii="Microsoft JhengHei UI" w:hAnsi="Microsoft JhengHei UI" w:cs="Microsoft JhengHei UI" w:eastAsia="Microsoft JhengHei UI"/>
          <w:sz w:val="17"/>
          <w:szCs w:val="17"/>
        </w:rPr>
      </w:pPr>
      <w:rPr/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-1"/>
          <w:w w:val="100"/>
          <w:b/>
          <w:bCs/>
        </w:rPr>
        <w:t>6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0"/>
          <w:w w:val="100"/>
          <w:b/>
          <w:bCs/>
        </w:rPr>
        <w:t>,7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-1"/>
          <w:w w:val="100"/>
          <w:b/>
          <w:bCs/>
        </w:rPr>
        <w:t>3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0"/>
          <w:w w:val="100"/>
          <w:b/>
          <w:bCs/>
        </w:rPr>
        <w:t>6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00000"/>
          <w:spacing w:val="0"/>
          <w:w w:val="100"/>
        </w:rPr>
      </w:r>
    </w:p>
    <w:p>
      <w:pPr>
        <w:spacing w:before="6" w:after="0" w:line="220" w:lineRule="exact"/>
        <w:jc w:val="left"/>
        <w:rPr>
          <w:sz w:val="22"/>
          <w:szCs w:val="22"/>
        </w:rPr>
      </w:pPr>
      <w:rPr/>
      <w:r>
        <w:rPr/>
        <w:br w:type="column"/>
      </w:r>
      <w:r>
        <w:rPr>
          <w:sz w:val="22"/>
          <w:szCs w:val="22"/>
        </w:rPr>
      </w:r>
    </w:p>
    <w:p>
      <w:pPr>
        <w:spacing w:before="0" w:after="0" w:line="240" w:lineRule="auto"/>
        <w:ind w:right="-67"/>
        <w:jc w:val="left"/>
        <w:rPr>
          <w:rFonts w:ascii="Microsoft JhengHei UI" w:hAnsi="Microsoft JhengHei UI" w:cs="Microsoft JhengHei UI" w:eastAsia="Microsoft JhengHei UI"/>
          <w:sz w:val="17"/>
          <w:szCs w:val="17"/>
        </w:rPr>
      </w:pPr>
      <w:rPr/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-1"/>
          <w:w w:val="100"/>
          <w:b/>
          <w:bCs/>
        </w:rPr>
        <w:t>9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0"/>
          <w:w w:val="100"/>
          <w:b/>
          <w:bCs/>
        </w:rPr>
        <w:t>,5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-1"/>
          <w:w w:val="100"/>
          <w:b/>
          <w:bCs/>
        </w:rPr>
        <w:t>9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0"/>
          <w:w w:val="100"/>
          <w:b/>
          <w:bCs/>
        </w:rPr>
        <w:t>9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4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70" w:right="-52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100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-1"/>
          <w:w w:val="100"/>
          <w:b/>
          <w:bCs/>
        </w:rPr>
        <w:t>,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100"/>
          <w:b/>
          <w:bCs/>
        </w:rPr>
        <w:t>054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90" w:after="0" w:line="240" w:lineRule="auto"/>
        <w:ind w:left="-33" w:right="-53"/>
        <w:jc w:val="center"/>
        <w:rPr>
          <w:rFonts w:ascii="Microsoft JhengHei UI" w:hAnsi="Microsoft JhengHei UI" w:cs="Microsoft JhengHei UI" w:eastAsia="Microsoft JhengHei UI"/>
          <w:sz w:val="17"/>
          <w:szCs w:val="17"/>
        </w:rPr>
      </w:pPr>
      <w:rPr/>
      <w:r>
        <w:rPr/>
        <w:br w:type="column"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-1"/>
          <w:w w:val="91"/>
          <w:b/>
          <w:bCs/>
        </w:rPr>
        <w:t>10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0"/>
          <w:w w:val="91"/>
          <w:b/>
          <w:bCs/>
        </w:rPr>
        <w:t>,9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-1"/>
          <w:w w:val="91"/>
          <w:b/>
          <w:bCs/>
        </w:rPr>
        <w:t>4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0"/>
          <w:w w:val="91"/>
          <w:b/>
          <w:bCs/>
        </w:rPr>
        <w:t>5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00000"/>
          <w:spacing w:val="0"/>
          <w:w w:val="100"/>
        </w:rPr>
      </w:r>
    </w:p>
    <w:p>
      <w:pPr>
        <w:spacing w:before="1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75" w:right="15"/>
        <w:jc w:val="center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w w:val="88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-1"/>
          <w:w w:val="88"/>
          <w:b/>
          <w:bCs/>
        </w:rPr>
        <w:t>,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88"/>
          <w:b/>
          <w:bCs/>
        </w:rPr>
        <w:t>056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32" w:after="0" w:line="240" w:lineRule="auto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/>
        <w:br w:type="column"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1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100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0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1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500"/>
          <w:cols w:num="9" w:equalWidth="0">
            <w:col w:w="745" w:space="591"/>
            <w:col w:w="223" w:space="1008"/>
            <w:col w:w="223" w:space="980"/>
            <w:col w:w="223" w:space="928"/>
            <w:col w:w="328" w:space="841"/>
            <w:col w:w="407" w:space="776"/>
            <w:col w:w="407" w:space="771"/>
            <w:col w:w="499" w:space="446"/>
            <w:col w:w="584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69" w:lineRule="exact"/>
        <w:ind w:left="462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4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4" w:after="0" w:line="190" w:lineRule="exact"/>
        <w:jc w:val="left"/>
        <w:rPr>
          <w:sz w:val="19"/>
          <w:szCs w:val="19"/>
        </w:rPr>
      </w:pPr>
      <w:rPr/>
      <w:r>
        <w:rPr/>
        <w:br w:type="column"/>
      </w:r>
      <w:r>
        <w:rPr>
          <w:sz w:val="19"/>
          <w:szCs w:val="19"/>
        </w:rPr>
      </w:r>
    </w:p>
    <w:p>
      <w:pPr>
        <w:spacing w:before="0" w:after="0" w:line="240" w:lineRule="auto"/>
        <w:ind w:right="-67"/>
        <w:jc w:val="left"/>
        <w:rPr>
          <w:rFonts w:ascii="Microsoft JhengHei UI" w:hAnsi="Microsoft JhengHei UI" w:cs="Microsoft JhengHei UI" w:eastAsia="Microsoft JhengHei UI"/>
          <w:sz w:val="17"/>
          <w:szCs w:val="17"/>
        </w:rPr>
      </w:pPr>
      <w:rPr/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-1"/>
          <w:w w:val="100"/>
          <w:b/>
          <w:bCs/>
        </w:rPr>
        <w:t>4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0"/>
          <w:w w:val="100"/>
          <w:b/>
          <w:bCs/>
        </w:rPr>
        <w:t>,0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-1"/>
          <w:w w:val="100"/>
          <w:b/>
          <w:bCs/>
        </w:rPr>
        <w:t>0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0"/>
          <w:w w:val="100"/>
          <w:b/>
          <w:bCs/>
        </w:rPr>
        <w:t>5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00000"/>
          <w:spacing w:val="0"/>
          <w:w w:val="100"/>
        </w:rPr>
      </w:r>
    </w:p>
    <w:p>
      <w:pPr>
        <w:spacing w:before="50" w:after="0" w:line="240" w:lineRule="auto"/>
        <w:ind w:right="-67"/>
        <w:jc w:val="left"/>
        <w:rPr>
          <w:rFonts w:ascii="Microsoft JhengHei UI" w:hAnsi="Microsoft JhengHei UI" w:cs="Microsoft JhengHei UI" w:eastAsia="Microsoft JhengHei UI"/>
          <w:sz w:val="17"/>
          <w:szCs w:val="17"/>
        </w:rPr>
      </w:pPr>
      <w:rPr/>
      <w:r>
        <w:rPr/>
        <w:br w:type="column"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-1"/>
          <w:w w:val="100"/>
          <w:b/>
          <w:bCs/>
        </w:rPr>
        <w:t>4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0"/>
          <w:w w:val="100"/>
          <w:b/>
          <w:bCs/>
        </w:rPr>
        <w:t>,5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-1"/>
          <w:w w:val="100"/>
          <w:b/>
          <w:bCs/>
        </w:rPr>
        <w:t>2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0"/>
          <w:w w:val="100"/>
          <w:b/>
          <w:bCs/>
        </w:rPr>
        <w:t>3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00000"/>
          <w:spacing w:val="0"/>
          <w:w w:val="100"/>
        </w:rPr>
      </w:r>
    </w:p>
    <w:p>
      <w:pPr>
        <w:spacing w:before="0" w:after="0" w:line="246" w:lineRule="exact"/>
        <w:ind w:right="-76"/>
        <w:jc w:val="left"/>
        <w:tabs>
          <w:tab w:pos="1200" w:val="left"/>
        </w:tabs>
        <w:rPr>
          <w:rFonts w:ascii="Microsoft JhengHei UI" w:hAnsi="Microsoft JhengHei UI" w:cs="Microsoft JhengHei UI" w:eastAsia="Microsoft JhengHei UI"/>
          <w:sz w:val="17"/>
          <w:szCs w:val="17"/>
        </w:rPr>
      </w:pPr>
      <w:rPr/>
      <w:r>
        <w:rPr/>
        <w:br w:type="column"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-1"/>
          <w:w w:val="100"/>
          <w:b/>
          <w:bCs/>
          <w:position w:val="5"/>
        </w:rPr>
        <w:t>4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0"/>
          <w:w w:val="100"/>
          <w:b/>
          <w:bCs/>
          <w:position w:val="5"/>
        </w:rPr>
        <w:t>,9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-1"/>
          <w:w w:val="100"/>
          <w:b/>
          <w:bCs/>
          <w:position w:val="5"/>
        </w:rPr>
        <w:t>5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0"/>
          <w:w w:val="100"/>
          <w:b/>
          <w:bCs/>
          <w:position w:val="5"/>
        </w:rPr>
        <w:t>5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0"/>
          <w:w w:val="100"/>
          <w:b/>
          <w:bCs/>
          <w:position w:val="5"/>
        </w:rPr>
        <w:tab/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0"/>
          <w:w w:val="100"/>
          <w:b/>
          <w:bCs/>
          <w:position w:val="-1"/>
        </w:rPr>
        <w:t>4,8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-1"/>
          <w:w w:val="100"/>
          <w:b/>
          <w:bCs/>
          <w:position w:val="-1"/>
        </w:rPr>
        <w:t>5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65452"/>
          <w:spacing w:val="0"/>
          <w:w w:val="100"/>
          <w:b/>
          <w:bCs/>
          <w:position w:val="-1"/>
        </w:rPr>
        <w:t>7</w:t>
      </w:r>
      <w:r>
        <w:rPr>
          <w:rFonts w:ascii="Microsoft JhengHei UI" w:hAnsi="Microsoft JhengHei UI" w:cs="Microsoft JhengHei UI" w:eastAsia="Microsoft JhengHei UI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69" w:lineRule="exact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900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500"/>
          <w:cols w:num="5" w:equalWidth="0">
            <w:col w:w="745" w:space="502"/>
            <w:col w:w="407" w:space="817"/>
            <w:col w:w="407" w:space="796"/>
            <w:col w:w="1612" w:space="4112"/>
            <w:col w:w="582"/>
          </w:cols>
        </w:sectPr>
      </w:pPr>
      <w:rPr/>
    </w:p>
    <w:p>
      <w:pPr>
        <w:spacing w:before="4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169" w:lineRule="exact"/>
        <w:ind w:left="462"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2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4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500"/>
        </w:sectPr>
      </w:pPr>
      <w:rPr/>
    </w:p>
    <w:p>
      <w:pPr>
        <w:spacing w:before="4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21" w:lineRule="exact"/>
        <w:ind w:left="1318" w:right="-61"/>
        <w:jc w:val="left"/>
        <w:tabs>
          <w:tab w:pos="2520" w:val="left"/>
          <w:tab w:pos="3720" w:val="left"/>
          <w:tab w:pos="4920" w:val="left"/>
          <w:tab w:pos="6120" w:val="left"/>
          <w:tab w:pos="7320" w:val="left"/>
          <w:tab w:pos="8440" w:val="left"/>
        </w:tabs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>2019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>2020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>2021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>2022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>2023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>2024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88"/>
          <w:position w:val="-2"/>
        </w:rPr>
        <w:t>202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-1"/>
          <w:w w:val="88"/>
          <w:position w:val="-2"/>
        </w:rPr>
        <w:t>5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88"/>
          <w:position w:val="-2"/>
        </w:rPr>
        <w:t>/10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32" w:after="0" w:line="240" w:lineRule="auto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/>
        <w:br w:type="column"/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800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500"/>
          <w:cols w:num="2" w:equalWidth="0">
            <w:col w:w="8923" w:space="475"/>
            <w:col w:w="582"/>
          </w:cols>
        </w:sectPr>
      </w:pPr>
      <w:rPr/>
    </w:p>
    <w:p>
      <w:pPr>
        <w:spacing w:before="63" w:after="0" w:line="261" w:lineRule="auto"/>
        <w:ind w:left="1518" w:right="1214"/>
        <w:jc w:val="left"/>
        <w:tabs>
          <w:tab w:pos="3740" w:val="left"/>
          <w:tab w:pos="5960" w:val="left"/>
          <w:tab w:pos="7900" w:val="left"/>
          <w:tab w:pos="8200" w:val="left"/>
        </w:tabs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>指數股票型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>貨幣市場型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>固定收益型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ab/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>股票型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>組合型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>多重資產型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>平衡型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ab/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>指數型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>保本型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>主動式交易所交易基金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>其他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88"/>
        </w:rPr>
        <w:t> 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77787B"/>
          <w:spacing w:val="0"/>
          <w:w w:val="88"/>
        </w:rPr>
        <w:t>基金數量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66" w:after="0" w:line="253" w:lineRule="exact"/>
        <w:ind w:right="84"/>
        <w:jc w:val="right"/>
        <w:rPr>
          <w:rFonts w:ascii="Calibri" w:hAnsi="Calibri" w:cs="Calibri" w:eastAsia="Calibri"/>
          <w:sz w:val="21"/>
          <w:szCs w:val="21"/>
        </w:rPr>
      </w:pPr>
      <w:rPr/>
      <w:r>
        <w:rPr>
          <w:rFonts w:ascii="Calibri" w:hAnsi="Calibri" w:cs="Calibri" w:eastAsia="Calibri"/>
          <w:sz w:val="21"/>
          <w:szCs w:val="21"/>
          <w:color w:val="FFFFFF"/>
          <w:spacing w:val="0"/>
          <w:w w:val="88"/>
        </w:rPr>
        <w:t>6</w:t>
      </w:r>
      <w:r>
        <w:rPr>
          <w:rFonts w:ascii="Calibri" w:hAnsi="Calibri" w:cs="Calibri" w:eastAsia="Calibri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484" w:lineRule="exact"/>
        <w:ind w:left="290" w:right="-20"/>
        <w:jc w:val="left"/>
        <w:rPr>
          <w:rFonts w:ascii="Microsoft JhengHei UI" w:hAnsi="Microsoft JhengHei UI" w:cs="Microsoft JhengHei UI" w:eastAsia="Microsoft JhengHei UI"/>
          <w:sz w:val="42"/>
          <w:szCs w:val="42"/>
        </w:rPr>
      </w:pPr>
      <w:rPr/>
      <w:r>
        <w:rPr/>
        <w:pict>
          <v:group style="position:absolute;margin-left:18.064449pt;margin-top:31.280991pt;width:425.494411pt;height:.1pt;mso-position-horizontal-relative:page;mso-position-vertical-relative:paragraph;z-index:-2628" coordorigin="361,626" coordsize="8510,2">
            <v:shape style="position:absolute;left:361;top:626;width:8510;height:2" coordorigin="361,626" coordsize="8510,0" path="m361,626l8871,626e" filled="f" stroked="t" strokeweight="3.533294pt" strokecolor="#025758">
              <v:path arrowok="t"/>
            </v:shape>
          </v:group>
          <w10:wrap type="none"/>
        </w:pict>
      </w:r>
      <w:r>
        <w:rPr/>
        <w:pict>
          <v:group style="position:absolute;margin-left:17.072132pt;margin-top:-12.178531pt;width:496.781599pt;height:3.533294pt;mso-position-horizontal-relative:page;mso-position-vertical-relative:paragraph;z-index:-2627" coordorigin="341,-244" coordsize="9936,71">
            <v:group style="position:absolute;left:377;top:-208;width:8278;height:2" coordorigin="377,-208" coordsize="8278,2">
              <v:shape style="position:absolute;left:377;top:-208;width:8278;height:2" coordorigin="377,-208" coordsize="8278,0" path="m377,-208l8654,-208e" filled="f" stroked="t" strokeweight="3.533294pt" strokecolor="#8DB89C">
                <v:path arrowok="t"/>
              </v:shape>
            </v:group>
            <v:group style="position:absolute;left:8654;top:-208;width:1587;height:2" coordorigin="8654,-208" coordsize="1587,2">
              <v:shape style="position:absolute;left:8654;top:-208;width:1587;height:2" coordorigin="8654,-208" coordsize="1587,0" path="m8654,-208l10242,-208e" filled="f" stroked="t" strokeweight="3.533294pt" strokecolor="#C4B679">
                <v:path arrowok="t"/>
              </v:shape>
            </v:group>
            <w10:wrap type="none"/>
          </v:group>
        </w:pict>
      </w:r>
      <w:r>
        <w:rPr>
          <w:rFonts w:ascii="Microsoft JhengHei UI" w:hAnsi="Microsoft JhengHei UI" w:cs="Microsoft JhengHei UI" w:eastAsia="Microsoft JhengHei UI"/>
          <w:sz w:val="42"/>
          <w:szCs w:val="42"/>
          <w:color w:val="024646"/>
          <w:spacing w:val="0"/>
          <w:w w:val="100"/>
          <w:b/>
          <w:bCs/>
          <w:position w:val="-2"/>
        </w:rPr>
        <w:t>7.</w:t>
      </w:r>
      <w:r>
        <w:rPr>
          <w:rFonts w:ascii="Microsoft JhengHei UI" w:hAnsi="Microsoft JhengHei UI" w:cs="Microsoft JhengHei UI" w:eastAsia="Microsoft JhengHei UI"/>
          <w:sz w:val="42"/>
          <w:szCs w:val="42"/>
          <w:color w:val="024646"/>
          <w:spacing w:val="0"/>
          <w:w w:val="100"/>
          <w:b/>
          <w:bCs/>
          <w:position w:val="-2"/>
        </w:rPr>
        <w:t>境外基金檔數及國人持有金額</w:t>
      </w:r>
      <w:r>
        <w:rPr>
          <w:rFonts w:ascii="Microsoft JhengHei UI" w:hAnsi="Microsoft JhengHei UI" w:cs="Microsoft JhengHei UI" w:eastAsia="Microsoft JhengHei UI"/>
          <w:sz w:val="42"/>
          <w:szCs w:val="42"/>
          <w:color w:val="000000"/>
          <w:spacing w:val="0"/>
          <w:w w:val="100"/>
          <w:position w:val="0"/>
        </w:rPr>
      </w:r>
    </w:p>
    <w:p>
      <w:pPr>
        <w:spacing w:before="1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8" w:lineRule="exact"/>
        <w:ind w:left="407" w:right="-20"/>
        <w:jc w:val="left"/>
        <w:tabs>
          <w:tab w:pos="9360" w:val="left"/>
        </w:tabs>
        <w:rPr>
          <w:rFonts w:ascii="Microsoft JhengHei UI" w:hAnsi="Microsoft JhengHei UI" w:cs="Microsoft JhengHei UI" w:eastAsia="Microsoft JhengHei UI"/>
          <w:sz w:val="18"/>
          <w:szCs w:val="18"/>
        </w:rPr>
      </w:pPr>
      <w:rPr/>
      <w:r>
        <w:rPr/>
        <w:pict>
          <v:group style="position:absolute;margin-left:17.770037pt;margin-top:13.875849pt;width:496.159607pt;height:253.407588pt;mso-position-horizontal-relative:page;mso-position-vertical-relative:paragraph;z-index:-2626" coordorigin="355,278" coordsize="9923,5068">
            <v:group style="position:absolute;left:361;top:5048;width:9911;height:291" coordorigin="361,5048" coordsize="9911,291">
              <v:shape style="position:absolute;left:361;top:5048;width:9911;height:291" coordorigin="361,5048" coordsize="9911,291" path="m361,5048l10273,5048,10273,5340,361,5340,361,5048e" filled="t" fillcolor="#058889" stroked="f">
                <v:path arrowok="t"/>
                <v:fill/>
              </v:shape>
              <v:shape style="position:absolute;left:516;top:5092;width:867;height:234" type="#_x0000_t75">
                <v:imagedata r:id="rId14" o:title=""/>
              </v:shape>
            </v:group>
            <v:group style="position:absolute;left:632;top:278;width:9441;height:4798" coordorigin="632,278" coordsize="9441,4798">
              <v:shape style="position:absolute;left:632;top:278;width:9441;height:4798" coordorigin="632,278" coordsize="9441,4798" path="m632,5076l10074,5076,10074,278,632,278,632,5076xe" filled="f" stroked="t" strokeweight=".080356pt" strokecolor="#231F20">
                <v:path arrowok="t"/>
              </v:shape>
            </v:group>
            <v:group style="position:absolute;left:9191;top:4305;width:362;height:2" coordorigin="9191,4305" coordsize="362,2">
              <v:shape style="position:absolute;left:9191;top:4305;width:362;height:2" coordorigin="9191,4305" coordsize="362,0" path="m9191,4305l9554,4305e" filled="f" stroked="t" strokeweight=".441662pt" strokecolor="#F1F1F2">
                <v:path arrowok="t"/>
              </v:shape>
            </v:group>
            <v:group style="position:absolute;left:7983;top:4305;width:725;height:2" coordorigin="7983,4305" coordsize="725,2">
              <v:shape style="position:absolute;left:7983;top:4305;width:725;height:2" coordorigin="7983,4305" coordsize="725,0" path="m7983,4305l8708,4305e" filled="f" stroked="t" strokeweight=".441662pt" strokecolor="#F1F1F2">
                <v:path arrowok="t"/>
              </v:shape>
            </v:group>
            <v:group style="position:absolute;left:6775;top:4305;width:725;height:2" coordorigin="6775,4305" coordsize="725,2">
              <v:shape style="position:absolute;left:6775;top:4305;width:725;height:2" coordorigin="6775,4305" coordsize="725,0" path="m6775,4305l7500,4305e" filled="f" stroked="t" strokeweight=".441662pt" strokecolor="#F1F1F2">
                <v:path arrowok="t"/>
              </v:shape>
            </v:group>
            <v:group style="position:absolute;left:5566;top:4305;width:726;height:2" coordorigin="5566,4305" coordsize="726,2">
              <v:shape style="position:absolute;left:5566;top:4305;width:726;height:2" coordorigin="5566,4305" coordsize="726,0" path="m5566,4305l6292,4305e" filled="f" stroked="t" strokeweight=".441662pt" strokecolor="#F1F1F2">
                <v:path arrowok="t"/>
              </v:shape>
            </v:group>
            <v:group style="position:absolute;left:4358;top:4305;width:725;height:2" coordorigin="4358,4305" coordsize="725,2">
              <v:shape style="position:absolute;left:4358;top:4305;width:725;height:2" coordorigin="4358,4305" coordsize="725,0" path="m4358,4305l5083,4305e" filled="f" stroked="t" strokeweight=".441662pt" strokecolor="#F1F1F2">
                <v:path arrowok="t"/>
              </v:shape>
            </v:group>
            <v:group style="position:absolute;left:3150;top:4305;width:725;height:2" coordorigin="3150,4305" coordsize="725,2">
              <v:shape style="position:absolute;left:3150;top:4305;width:725;height:2" coordorigin="3150,4305" coordsize="725,0" path="m3150,4305l3875,4305e" filled="f" stroked="t" strokeweight=".441662pt" strokecolor="#F1F1F2">
                <v:path arrowok="t"/>
              </v:shape>
            </v:group>
            <v:group style="position:absolute;left:1942;top:4305;width:725;height:2" coordorigin="1942,4305" coordsize="725,2">
              <v:shape style="position:absolute;left:1942;top:4305;width:725;height:2" coordorigin="1942,4305" coordsize="725,0" path="m1942,4305l2667,4305e" filled="f" stroked="t" strokeweight=".441662pt" strokecolor="#F1F1F2">
                <v:path arrowok="t"/>
              </v:shape>
            </v:group>
            <v:group style="position:absolute;left:1096;top:4305;width:363;height:2" coordorigin="1096,4305" coordsize="363,2">
              <v:shape style="position:absolute;left:1096;top:4305;width:363;height:2" coordorigin="1096,4305" coordsize="363,0" path="m1096,4305l1459,4305e" filled="f" stroked="t" strokeweight=".441662pt" strokecolor="#F1F1F2">
                <v:path arrowok="t"/>
              </v:shape>
            </v:group>
            <v:group style="position:absolute;left:9191;top:4226;width:362;height:2" coordorigin="9191,4226" coordsize="362,2">
              <v:shape style="position:absolute;left:9191;top:4226;width:362;height:2" coordorigin="9191,4226" coordsize="362,0" path="m9191,4226l9554,4226e" filled="f" stroked="t" strokeweight=".441662pt" strokecolor="#F1F1F2">
                <v:path arrowok="t"/>
              </v:shape>
            </v:group>
            <v:group style="position:absolute;left:7983;top:4226;width:725;height:2" coordorigin="7983,4226" coordsize="725,2">
              <v:shape style="position:absolute;left:7983;top:4226;width:725;height:2" coordorigin="7983,4226" coordsize="725,0" path="m7983,4226l8708,4226e" filled="f" stroked="t" strokeweight=".441662pt" strokecolor="#F1F1F2">
                <v:path arrowok="t"/>
              </v:shape>
            </v:group>
            <v:group style="position:absolute;left:6775;top:4226;width:725;height:2" coordorigin="6775,4226" coordsize="725,2">
              <v:shape style="position:absolute;left:6775;top:4226;width:725;height:2" coordorigin="6775,4226" coordsize="725,0" path="m6775,4226l7500,4226e" filled="f" stroked="t" strokeweight=".441662pt" strokecolor="#F1F1F2">
                <v:path arrowok="t"/>
              </v:shape>
            </v:group>
            <v:group style="position:absolute;left:5566;top:4226;width:726;height:2" coordorigin="5566,4226" coordsize="726,2">
              <v:shape style="position:absolute;left:5566;top:4226;width:726;height:2" coordorigin="5566,4226" coordsize="726,0" path="m5566,4226l6292,4226e" filled="f" stroked="t" strokeweight=".441662pt" strokecolor="#F1F1F2">
                <v:path arrowok="t"/>
              </v:shape>
            </v:group>
            <v:group style="position:absolute;left:4358;top:4226;width:725;height:2" coordorigin="4358,4226" coordsize="725,2">
              <v:shape style="position:absolute;left:4358;top:4226;width:725;height:2" coordorigin="4358,4226" coordsize="725,0" path="m4358,4226l5083,4226e" filled="f" stroked="t" strokeweight=".441662pt" strokecolor="#F1F1F2">
                <v:path arrowok="t"/>
              </v:shape>
            </v:group>
            <v:group style="position:absolute;left:3150;top:4226;width:725;height:2" coordorigin="3150,4226" coordsize="725,2">
              <v:shape style="position:absolute;left:3150;top:4226;width:725;height:2" coordorigin="3150,4226" coordsize="725,0" path="m3150,4226l3875,4226e" filled="f" stroked="t" strokeweight=".441662pt" strokecolor="#F1F1F2">
                <v:path arrowok="t"/>
              </v:shape>
            </v:group>
            <v:group style="position:absolute;left:1942;top:4226;width:725;height:2" coordorigin="1942,4226" coordsize="725,2">
              <v:shape style="position:absolute;left:1942;top:4226;width:725;height:2" coordorigin="1942,4226" coordsize="725,0" path="m1942,4226l2667,4226e" filled="f" stroked="t" strokeweight=".441662pt" strokecolor="#F1F1F2">
                <v:path arrowok="t"/>
              </v:shape>
            </v:group>
            <v:group style="position:absolute;left:1096;top:4226;width:363;height:2" coordorigin="1096,4226" coordsize="363,2">
              <v:shape style="position:absolute;left:1096;top:4226;width:363;height:2" coordorigin="1096,4226" coordsize="363,0" path="m1096,4226l1459,4226e" filled="f" stroked="t" strokeweight=".441662pt" strokecolor="#F1F1F2">
                <v:path arrowok="t"/>
              </v:shape>
            </v:group>
            <v:group style="position:absolute;left:9191;top:4147;width:362;height:2" coordorigin="9191,4147" coordsize="362,2">
              <v:shape style="position:absolute;left:9191;top:4147;width:362;height:2" coordorigin="9191,4147" coordsize="362,0" path="m9191,4147l9554,4147e" filled="f" stroked="t" strokeweight=".441662pt" strokecolor="#F1F1F2">
                <v:path arrowok="t"/>
              </v:shape>
            </v:group>
            <v:group style="position:absolute;left:7983;top:4147;width:725;height:2" coordorigin="7983,4147" coordsize="725,2">
              <v:shape style="position:absolute;left:7983;top:4147;width:725;height:2" coordorigin="7983,4147" coordsize="725,0" path="m7983,4147l8708,4147e" filled="f" stroked="t" strokeweight=".441662pt" strokecolor="#F1F1F2">
                <v:path arrowok="t"/>
              </v:shape>
            </v:group>
            <v:group style="position:absolute;left:6775;top:4147;width:725;height:2" coordorigin="6775,4147" coordsize="725,2">
              <v:shape style="position:absolute;left:6775;top:4147;width:725;height:2" coordorigin="6775,4147" coordsize="725,0" path="m6775,4147l7500,4147e" filled="f" stroked="t" strokeweight=".441662pt" strokecolor="#F1F1F2">
                <v:path arrowok="t"/>
              </v:shape>
            </v:group>
            <v:group style="position:absolute;left:5566;top:4147;width:726;height:2" coordorigin="5566,4147" coordsize="726,2">
              <v:shape style="position:absolute;left:5566;top:4147;width:726;height:2" coordorigin="5566,4147" coordsize="726,0" path="m5566,4147l6292,4147e" filled="f" stroked="t" strokeweight=".441662pt" strokecolor="#F1F1F2">
                <v:path arrowok="t"/>
              </v:shape>
            </v:group>
            <v:group style="position:absolute;left:4358;top:4147;width:725;height:2" coordorigin="4358,4147" coordsize="725,2">
              <v:shape style="position:absolute;left:4358;top:4147;width:725;height:2" coordorigin="4358,4147" coordsize="725,0" path="m4358,4147l5083,4147e" filled="f" stroked="t" strokeweight=".441662pt" strokecolor="#F1F1F2">
                <v:path arrowok="t"/>
              </v:shape>
            </v:group>
            <v:group style="position:absolute;left:3150;top:4147;width:725;height:2" coordorigin="3150,4147" coordsize="725,2">
              <v:shape style="position:absolute;left:3150;top:4147;width:725;height:2" coordorigin="3150,4147" coordsize="725,0" path="m3150,4147l3875,4147e" filled="f" stroked="t" strokeweight=".441662pt" strokecolor="#F1F1F2">
                <v:path arrowok="t"/>
              </v:shape>
            </v:group>
            <v:group style="position:absolute;left:1942;top:4147;width:725;height:2" coordorigin="1942,4147" coordsize="725,2">
              <v:shape style="position:absolute;left:1942;top:4147;width:725;height:2" coordorigin="1942,4147" coordsize="725,0" path="m1942,4147l2667,4147e" filled="f" stroked="t" strokeweight=".441662pt" strokecolor="#F1F1F2">
                <v:path arrowok="t"/>
              </v:shape>
            </v:group>
            <v:group style="position:absolute;left:1096;top:4147;width:363;height:2" coordorigin="1096,4147" coordsize="363,2">
              <v:shape style="position:absolute;left:1096;top:4147;width:363;height:2" coordorigin="1096,4147" coordsize="363,0" path="m1096,4147l1459,4147e" filled="f" stroked="t" strokeweight=".441662pt" strokecolor="#F1F1F2">
                <v:path arrowok="t"/>
              </v:shape>
            </v:group>
            <v:group style="position:absolute;left:9191;top:4068;width:362;height:2" coordorigin="9191,4068" coordsize="362,2">
              <v:shape style="position:absolute;left:9191;top:4068;width:362;height:2" coordorigin="9191,4068" coordsize="362,0" path="m9191,4068l9554,4068e" filled="f" stroked="t" strokeweight=".441662pt" strokecolor="#F1F1F2">
                <v:path arrowok="t"/>
              </v:shape>
            </v:group>
            <v:group style="position:absolute;left:7983;top:4068;width:725;height:2" coordorigin="7983,4068" coordsize="725,2">
              <v:shape style="position:absolute;left:7983;top:4068;width:725;height:2" coordorigin="7983,4068" coordsize="725,0" path="m7983,4068l8708,4068e" filled="f" stroked="t" strokeweight=".441662pt" strokecolor="#F1F1F2">
                <v:path arrowok="t"/>
              </v:shape>
            </v:group>
            <v:group style="position:absolute;left:6775;top:4068;width:725;height:2" coordorigin="6775,4068" coordsize="725,2">
              <v:shape style="position:absolute;left:6775;top:4068;width:725;height:2" coordorigin="6775,4068" coordsize="725,0" path="m6775,4068l7500,4068e" filled="f" stroked="t" strokeweight=".441662pt" strokecolor="#F1F1F2">
                <v:path arrowok="t"/>
              </v:shape>
            </v:group>
            <v:group style="position:absolute;left:5566;top:4068;width:726;height:2" coordorigin="5566,4068" coordsize="726,2">
              <v:shape style="position:absolute;left:5566;top:4068;width:726;height:2" coordorigin="5566,4068" coordsize="726,0" path="m5566,4068l6292,4068e" filled="f" stroked="t" strokeweight=".441662pt" strokecolor="#F1F1F2">
                <v:path arrowok="t"/>
              </v:shape>
            </v:group>
            <v:group style="position:absolute;left:4358;top:4068;width:725;height:2" coordorigin="4358,4068" coordsize="725,2">
              <v:shape style="position:absolute;left:4358;top:4068;width:725;height:2" coordorigin="4358,4068" coordsize="725,0" path="m4358,4068l5083,4068e" filled="f" stroked="t" strokeweight=".441662pt" strokecolor="#F1F1F2">
                <v:path arrowok="t"/>
              </v:shape>
            </v:group>
            <v:group style="position:absolute;left:3150;top:4068;width:725;height:2" coordorigin="3150,4068" coordsize="725,2">
              <v:shape style="position:absolute;left:3150;top:4068;width:725;height:2" coordorigin="3150,4068" coordsize="725,0" path="m3150,4068l3875,4068e" filled="f" stroked="t" strokeweight=".441662pt" strokecolor="#F1F1F2">
                <v:path arrowok="t"/>
              </v:shape>
            </v:group>
            <v:group style="position:absolute;left:1942;top:4068;width:725;height:2" coordorigin="1942,4068" coordsize="725,2">
              <v:shape style="position:absolute;left:1942;top:4068;width:725;height:2" coordorigin="1942,4068" coordsize="725,0" path="m1942,4068l2667,4068e" filled="f" stroked="t" strokeweight=".441662pt" strokecolor="#F1F1F2">
                <v:path arrowok="t"/>
              </v:shape>
            </v:group>
            <v:group style="position:absolute;left:1096;top:4068;width:363;height:2" coordorigin="1096,4068" coordsize="363,2">
              <v:shape style="position:absolute;left:1096;top:4068;width:363;height:2" coordorigin="1096,4068" coordsize="363,0" path="m1096,4068l1459,4068e" filled="f" stroked="t" strokeweight=".441662pt" strokecolor="#F1F1F2">
                <v:path arrowok="t"/>
              </v:shape>
            </v:group>
            <v:group style="position:absolute;left:9191;top:3987;width:362;height:2" coordorigin="9191,3987" coordsize="362,2">
              <v:shape style="position:absolute;left:9191;top:3987;width:362;height:2" coordorigin="9191,3987" coordsize="362,0" path="m9191,3987l9554,3987e" filled="f" stroked="t" strokeweight=".441662pt" strokecolor="#F1F1F2">
                <v:path arrowok="t"/>
              </v:shape>
            </v:group>
            <v:group style="position:absolute;left:7983;top:3987;width:725;height:2" coordorigin="7983,3987" coordsize="725,2">
              <v:shape style="position:absolute;left:7983;top:3987;width:725;height:2" coordorigin="7983,3987" coordsize="725,0" path="m7983,3987l8708,3987e" filled="f" stroked="t" strokeweight=".441662pt" strokecolor="#F1F1F2">
                <v:path arrowok="t"/>
              </v:shape>
            </v:group>
            <v:group style="position:absolute;left:6775;top:3987;width:725;height:2" coordorigin="6775,3987" coordsize="725,2">
              <v:shape style="position:absolute;left:6775;top:3987;width:725;height:2" coordorigin="6775,3987" coordsize="725,0" path="m6775,3987l7500,3987e" filled="f" stroked="t" strokeweight=".441662pt" strokecolor="#F1F1F2">
                <v:path arrowok="t"/>
              </v:shape>
            </v:group>
            <v:group style="position:absolute;left:5566;top:3987;width:726;height:2" coordorigin="5566,3987" coordsize="726,2">
              <v:shape style="position:absolute;left:5566;top:3987;width:726;height:2" coordorigin="5566,3987" coordsize="726,0" path="m5566,3987l6292,3987e" filled="f" stroked="t" strokeweight=".441662pt" strokecolor="#F1F1F2">
                <v:path arrowok="t"/>
              </v:shape>
            </v:group>
            <v:group style="position:absolute;left:4358;top:3987;width:725;height:2" coordorigin="4358,3987" coordsize="725,2">
              <v:shape style="position:absolute;left:4358;top:3987;width:725;height:2" coordorigin="4358,3987" coordsize="725,0" path="m4358,3987l5083,3987e" filled="f" stroked="t" strokeweight=".441662pt" strokecolor="#F1F1F2">
                <v:path arrowok="t"/>
              </v:shape>
            </v:group>
            <v:group style="position:absolute;left:3150;top:3987;width:725;height:2" coordorigin="3150,3987" coordsize="725,2">
              <v:shape style="position:absolute;left:3150;top:3987;width:725;height:2" coordorigin="3150,3987" coordsize="725,0" path="m3150,3987l3875,3987e" filled="f" stroked="t" strokeweight=".441662pt" strokecolor="#F1F1F2">
                <v:path arrowok="t"/>
              </v:shape>
            </v:group>
            <v:group style="position:absolute;left:1942;top:3987;width:725;height:2" coordorigin="1942,3987" coordsize="725,2">
              <v:shape style="position:absolute;left:1942;top:3987;width:725;height:2" coordorigin="1942,3987" coordsize="725,0" path="m1942,3987l2667,3987e" filled="f" stroked="t" strokeweight=".441662pt" strokecolor="#F1F1F2">
                <v:path arrowok="t"/>
              </v:shape>
            </v:group>
            <v:group style="position:absolute;left:1096;top:3987;width:363;height:2" coordorigin="1096,3987" coordsize="363,2">
              <v:shape style="position:absolute;left:1096;top:3987;width:363;height:2" coordorigin="1096,3987" coordsize="363,0" path="m1096,3987l1459,3987e" filled="f" stroked="t" strokeweight=".441662pt" strokecolor="#F1F1F2">
                <v:path arrowok="t"/>
              </v:shape>
            </v:group>
            <v:group style="position:absolute;left:9191;top:3908;width:362;height:2" coordorigin="9191,3908" coordsize="362,2">
              <v:shape style="position:absolute;left:9191;top:3908;width:362;height:2" coordorigin="9191,3908" coordsize="362,0" path="m9191,3908l9554,3908e" filled="f" stroked="t" strokeweight=".441662pt" strokecolor="#F1F1F2">
                <v:path arrowok="t"/>
              </v:shape>
            </v:group>
            <v:group style="position:absolute;left:7983;top:3908;width:725;height:2" coordorigin="7983,3908" coordsize="725,2">
              <v:shape style="position:absolute;left:7983;top:3908;width:725;height:2" coordorigin="7983,3908" coordsize="725,0" path="m7983,3908l8708,3908e" filled="f" stroked="t" strokeweight=".441662pt" strokecolor="#F1F1F2">
                <v:path arrowok="t"/>
              </v:shape>
            </v:group>
            <v:group style="position:absolute;left:6775;top:3908;width:725;height:2" coordorigin="6775,3908" coordsize="725,2">
              <v:shape style="position:absolute;left:6775;top:3908;width:725;height:2" coordorigin="6775,3908" coordsize="725,0" path="m6775,3908l7500,3908e" filled="f" stroked="t" strokeweight=".441662pt" strokecolor="#F1F1F2">
                <v:path arrowok="t"/>
              </v:shape>
            </v:group>
            <v:group style="position:absolute;left:5566;top:3908;width:726;height:2" coordorigin="5566,3908" coordsize="726,2">
              <v:shape style="position:absolute;left:5566;top:3908;width:726;height:2" coordorigin="5566,3908" coordsize="726,0" path="m5566,3908l6292,3908e" filled="f" stroked="t" strokeweight=".441662pt" strokecolor="#F1F1F2">
                <v:path arrowok="t"/>
              </v:shape>
            </v:group>
            <v:group style="position:absolute;left:4358;top:3908;width:725;height:2" coordorigin="4358,3908" coordsize="725,2">
              <v:shape style="position:absolute;left:4358;top:3908;width:725;height:2" coordorigin="4358,3908" coordsize="725,0" path="m4358,3908l5083,3908e" filled="f" stroked="t" strokeweight=".441662pt" strokecolor="#F1F1F2">
                <v:path arrowok="t"/>
              </v:shape>
            </v:group>
            <v:group style="position:absolute;left:3150;top:3908;width:725;height:2" coordorigin="3150,3908" coordsize="725,2">
              <v:shape style="position:absolute;left:3150;top:3908;width:725;height:2" coordorigin="3150,3908" coordsize="725,0" path="m3150,3908l3875,3908e" filled="f" stroked="t" strokeweight=".441662pt" strokecolor="#F1F1F2">
                <v:path arrowok="t"/>
              </v:shape>
            </v:group>
            <v:group style="position:absolute;left:1942;top:3908;width:725;height:2" coordorigin="1942,3908" coordsize="725,2">
              <v:shape style="position:absolute;left:1942;top:3908;width:725;height:2" coordorigin="1942,3908" coordsize="725,0" path="m1942,3908l2667,3908e" filled="f" stroked="t" strokeweight=".441662pt" strokecolor="#F1F1F2">
                <v:path arrowok="t"/>
              </v:shape>
            </v:group>
            <v:group style="position:absolute;left:1096;top:3908;width:363;height:2" coordorigin="1096,3908" coordsize="363,2">
              <v:shape style="position:absolute;left:1096;top:3908;width:363;height:2" coordorigin="1096,3908" coordsize="363,0" path="m1096,3908l1459,3908e" filled="f" stroked="t" strokeweight=".441662pt" strokecolor="#F1F1F2">
                <v:path arrowok="t"/>
              </v:shape>
            </v:group>
            <v:group style="position:absolute;left:9191;top:3829;width:362;height:2" coordorigin="9191,3829" coordsize="362,2">
              <v:shape style="position:absolute;left:9191;top:3829;width:362;height:2" coordorigin="9191,3829" coordsize="362,0" path="m9191,3829l9554,3829e" filled="f" stroked="t" strokeweight=".441662pt" strokecolor="#F1F1F2">
                <v:path arrowok="t"/>
              </v:shape>
            </v:group>
            <v:group style="position:absolute;left:7983;top:3829;width:725;height:2" coordorigin="7983,3829" coordsize="725,2">
              <v:shape style="position:absolute;left:7983;top:3829;width:725;height:2" coordorigin="7983,3829" coordsize="725,0" path="m7983,3829l8708,3829e" filled="f" stroked="t" strokeweight=".441662pt" strokecolor="#F1F1F2">
                <v:path arrowok="t"/>
              </v:shape>
            </v:group>
            <v:group style="position:absolute;left:6775;top:3829;width:725;height:2" coordorigin="6775,3829" coordsize="725,2">
              <v:shape style="position:absolute;left:6775;top:3829;width:725;height:2" coordorigin="6775,3829" coordsize="725,0" path="m6775,3829l7500,3829e" filled="f" stroked="t" strokeweight=".441662pt" strokecolor="#F1F1F2">
                <v:path arrowok="t"/>
              </v:shape>
            </v:group>
            <v:group style="position:absolute;left:5566;top:3829;width:726;height:2" coordorigin="5566,3829" coordsize="726,2">
              <v:shape style="position:absolute;left:5566;top:3829;width:726;height:2" coordorigin="5566,3829" coordsize="726,0" path="m5566,3829l6292,3829e" filled="f" stroked="t" strokeweight=".441662pt" strokecolor="#F1F1F2">
                <v:path arrowok="t"/>
              </v:shape>
            </v:group>
            <v:group style="position:absolute;left:4358;top:3829;width:725;height:2" coordorigin="4358,3829" coordsize="725,2">
              <v:shape style="position:absolute;left:4358;top:3829;width:725;height:2" coordorigin="4358,3829" coordsize="725,0" path="m4358,3829l5083,3829e" filled="f" stroked="t" strokeweight=".441662pt" strokecolor="#F1F1F2">
                <v:path arrowok="t"/>
              </v:shape>
            </v:group>
            <v:group style="position:absolute;left:3150;top:3829;width:725;height:2" coordorigin="3150,3829" coordsize="725,2">
              <v:shape style="position:absolute;left:3150;top:3829;width:725;height:2" coordorigin="3150,3829" coordsize="725,0" path="m3150,3829l3875,3829e" filled="f" stroked="t" strokeweight=".441662pt" strokecolor="#F1F1F2">
                <v:path arrowok="t"/>
              </v:shape>
            </v:group>
            <v:group style="position:absolute;left:1942;top:3829;width:725;height:2" coordorigin="1942,3829" coordsize="725,2">
              <v:shape style="position:absolute;left:1942;top:3829;width:725;height:2" coordorigin="1942,3829" coordsize="725,0" path="m1942,3829l2667,3829e" filled="f" stroked="t" strokeweight=".441662pt" strokecolor="#F1F1F2">
                <v:path arrowok="t"/>
              </v:shape>
            </v:group>
            <v:group style="position:absolute;left:1096;top:3829;width:363;height:2" coordorigin="1096,3829" coordsize="363,2">
              <v:shape style="position:absolute;left:1096;top:3829;width:363;height:2" coordorigin="1096,3829" coordsize="363,0" path="m1096,3829l1459,3829e" filled="f" stroked="t" strokeweight=".441662pt" strokecolor="#F1F1F2">
                <v:path arrowok="t"/>
              </v:shape>
            </v:group>
            <v:group style="position:absolute;left:9191;top:3750;width:362;height:2" coordorigin="9191,3750" coordsize="362,2">
              <v:shape style="position:absolute;left:9191;top:3750;width:362;height:2" coordorigin="9191,3750" coordsize="362,0" path="m9191,3750l9554,3750e" filled="f" stroked="t" strokeweight=".441662pt" strokecolor="#F1F1F2">
                <v:path arrowok="t"/>
              </v:shape>
            </v:group>
            <v:group style="position:absolute;left:7983;top:3750;width:725;height:2" coordorigin="7983,3750" coordsize="725,2">
              <v:shape style="position:absolute;left:7983;top:3750;width:725;height:2" coordorigin="7983,3750" coordsize="725,0" path="m7983,3750l8708,3750e" filled="f" stroked="t" strokeweight=".441662pt" strokecolor="#F1F1F2">
                <v:path arrowok="t"/>
              </v:shape>
            </v:group>
            <v:group style="position:absolute;left:6775;top:3750;width:725;height:2" coordorigin="6775,3750" coordsize="725,2">
              <v:shape style="position:absolute;left:6775;top:3750;width:725;height:2" coordorigin="6775,3750" coordsize="725,0" path="m6775,3750l7500,3750e" filled="f" stroked="t" strokeweight=".441662pt" strokecolor="#F1F1F2">
                <v:path arrowok="t"/>
              </v:shape>
            </v:group>
            <v:group style="position:absolute;left:5566;top:3750;width:726;height:2" coordorigin="5566,3750" coordsize="726,2">
              <v:shape style="position:absolute;left:5566;top:3750;width:726;height:2" coordorigin="5566,3750" coordsize="726,0" path="m5566,3750l6292,3750e" filled="f" stroked="t" strokeweight=".441662pt" strokecolor="#F1F1F2">
                <v:path arrowok="t"/>
              </v:shape>
            </v:group>
            <v:group style="position:absolute;left:4358;top:3750;width:725;height:2" coordorigin="4358,3750" coordsize="725,2">
              <v:shape style="position:absolute;left:4358;top:3750;width:725;height:2" coordorigin="4358,3750" coordsize="725,0" path="m4358,3750l5083,3750e" filled="f" stroked="t" strokeweight=".441662pt" strokecolor="#F1F1F2">
                <v:path arrowok="t"/>
              </v:shape>
            </v:group>
            <v:group style="position:absolute;left:3150;top:3750;width:725;height:2" coordorigin="3150,3750" coordsize="725,2">
              <v:shape style="position:absolute;left:3150;top:3750;width:725;height:2" coordorigin="3150,3750" coordsize="725,0" path="m3150,3750l3875,3750e" filled="f" stroked="t" strokeweight=".441662pt" strokecolor="#F1F1F2">
                <v:path arrowok="t"/>
              </v:shape>
            </v:group>
            <v:group style="position:absolute;left:1942;top:3750;width:725;height:2" coordorigin="1942,3750" coordsize="725,2">
              <v:shape style="position:absolute;left:1942;top:3750;width:725;height:2" coordorigin="1942,3750" coordsize="725,0" path="m1942,3750l2667,3750e" filled="f" stroked="t" strokeweight=".441662pt" strokecolor="#F1F1F2">
                <v:path arrowok="t"/>
              </v:shape>
            </v:group>
            <v:group style="position:absolute;left:1096;top:3750;width:363;height:2" coordorigin="1096,3750" coordsize="363,2">
              <v:shape style="position:absolute;left:1096;top:3750;width:363;height:2" coordorigin="1096,3750" coordsize="363,0" path="m1096,3750l1459,3750e" filled="f" stroked="t" strokeweight=".441662pt" strokecolor="#F1F1F2">
                <v:path arrowok="t"/>
              </v:shape>
            </v:group>
            <v:group style="position:absolute;left:9191;top:3671;width:362;height:2" coordorigin="9191,3671" coordsize="362,2">
              <v:shape style="position:absolute;left:9191;top:3671;width:362;height:2" coordorigin="9191,3671" coordsize="362,0" path="m9191,3671l9554,3671e" filled="f" stroked="t" strokeweight=".441662pt" strokecolor="#F1F1F2">
                <v:path arrowok="t"/>
              </v:shape>
            </v:group>
            <v:group style="position:absolute;left:7983;top:3671;width:725;height:2" coordorigin="7983,3671" coordsize="725,2">
              <v:shape style="position:absolute;left:7983;top:3671;width:725;height:2" coordorigin="7983,3671" coordsize="725,0" path="m7983,3671l8708,3671e" filled="f" stroked="t" strokeweight=".441662pt" strokecolor="#F1F1F2">
                <v:path arrowok="t"/>
              </v:shape>
            </v:group>
            <v:group style="position:absolute;left:6775;top:3671;width:725;height:2" coordorigin="6775,3671" coordsize="725,2">
              <v:shape style="position:absolute;left:6775;top:3671;width:725;height:2" coordorigin="6775,3671" coordsize="725,0" path="m6775,3671l7500,3671e" filled="f" stroked="t" strokeweight=".441662pt" strokecolor="#F1F1F2">
                <v:path arrowok="t"/>
              </v:shape>
            </v:group>
            <v:group style="position:absolute;left:5566;top:3671;width:726;height:2" coordorigin="5566,3671" coordsize="726,2">
              <v:shape style="position:absolute;left:5566;top:3671;width:726;height:2" coordorigin="5566,3671" coordsize="726,0" path="m5566,3671l6292,3671e" filled="f" stroked="t" strokeweight=".441662pt" strokecolor="#F1F1F2">
                <v:path arrowok="t"/>
              </v:shape>
            </v:group>
            <v:group style="position:absolute;left:4358;top:3671;width:725;height:2" coordorigin="4358,3671" coordsize="725,2">
              <v:shape style="position:absolute;left:4358;top:3671;width:725;height:2" coordorigin="4358,3671" coordsize="725,0" path="m4358,3671l5083,3671e" filled="f" stroked="t" strokeweight=".441662pt" strokecolor="#F1F1F2">
                <v:path arrowok="t"/>
              </v:shape>
            </v:group>
            <v:group style="position:absolute;left:3150;top:3671;width:725;height:2" coordorigin="3150,3671" coordsize="725,2">
              <v:shape style="position:absolute;left:3150;top:3671;width:725;height:2" coordorigin="3150,3671" coordsize="725,0" path="m3150,3671l3875,3671e" filled="f" stroked="t" strokeweight=".441662pt" strokecolor="#F1F1F2">
                <v:path arrowok="t"/>
              </v:shape>
            </v:group>
            <v:group style="position:absolute;left:1942;top:3671;width:725;height:2" coordorigin="1942,3671" coordsize="725,2">
              <v:shape style="position:absolute;left:1942;top:3671;width:725;height:2" coordorigin="1942,3671" coordsize="725,0" path="m1942,3671l2667,3671e" filled="f" stroked="t" strokeweight=".441662pt" strokecolor="#F1F1F2">
                <v:path arrowok="t"/>
              </v:shape>
            </v:group>
            <v:group style="position:absolute;left:1096;top:3671;width:363;height:2" coordorigin="1096,3671" coordsize="363,2">
              <v:shape style="position:absolute;left:1096;top:3671;width:363;height:2" coordorigin="1096,3671" coordsize="363,0" path="m1096,3671l1459,3671e" filled="f" stroked="t" strokeweight=".441662pt" strokecolor="#F1F1F2">
                <v:path arrowok="t"/>
              </v:shape>
            </v:group>
            <v:group style="position:absolute;left:9191;top:3592;width:362;height:2" coordorigin="9191,3592" coordsize="362,2">
              <v:shape style="position:absolute;left:9191;top:3592;width:362;height:2" coordorigin="9191,3592" coordsize="362,0" path="m9191,3592l9554,3592e" filled="f" stroked="t" strokeweight=".441662pt" strokecolor="#F1F1F2">
                <v:path arrowok="t"/>
              </v:shape>
            </v:group>
            <v:group style="position:absolute;left:7983;top:3592;width:725;height:2" coordorigin="7983,3592" coordsize="725,2">
              <v:shape style="position:absolute;left:7983;top:3592;width:725;height:2" coordorigin="7983,3592" coordsize="725,0" path="m7983,3592l8708,3592e" filled="f" stroked="t" strokeweight=".441662pt" strokecolor="#F1F1F2">
                <v:path arrowok="t"/>
              </v:shape>
            </v:group>
            <v:group style="position:absolute;left:6775;top:3592;width:725;height:2" coordorigin="6775,3592" coordsize="725,2">
              <v:shape style="position:absolute;left:6775;top:3592;width:725;height:2" coordorigin="6775,3592" coordsize="725,0" path="m6775,3592l7500,3592e" filled="f" stroked="t" strokeweight=".441662pt" strokecolor="#F1F1F2">
                <v:path arrowok="t"/>
              </v:shape>
            </v:group>
            <v:group style="position:absolute;left:5566;top:3592;width:726;height:2" coordorigin="5566,3592" coordsize="726,2">
              <v:shape style="position:absolute;left:5566;top:3592;width:726;height:2" coordorigin="5566,3592" coordsize="726,0" path="m5566,3592l6292,3592e" filled="f" stroked="t" strokeweight=".441662pt" strokecolor="#F1F1F2">
                <v:path arrowok="t"/>
              </v:shape>
            </v:group>
            <v:group style="position:absolute;left:4358;top:3592;width:725;height:2" coordorigin="4358,3592" coordsize="725,2">
              <v:shape style="position:absolute;left:4358;top:3592;width:725;height:2" coordorigin="4358,3592" coordsize="725,0" path="m4358,3592l5083,3592e" filled="f" stroked="t" strokeweight=".441662pt" strokecolor="#F1F1F2">
                <v:path arrowok="t"/>
              </v:shape>
            </v:group>
            <v:group style="position:absolute;left:3150;top:3592;width:725;height:2" coordorigin="3150,3592" coordsize="725,2">
              <v:shape style="position:absolute;left:3150;top:3592;width:725;height:2" coordorigin="3150,3592" coordsize="725,0" path="m3150,3592l3875,3592e" filled="f" stroked="t" strokeweight=".441662pt" strokecolor="#F1F1F2">
                <v:path arrowok="t"/>
              </v:shape>
            </v:group>
            <v:group style="position:absolute;left:1942;top:3592;width:725;height:2" coordorigin="1942,3592" coordsize="725,2">
              <v:shape style="position:absolute;left:1942;top:3592;width:725;height:2" coordorigin="1942,3592" coordsize="725,0" path="m1942,3592l2667,3592e" filled="f" stroked="t" strokeweight=".441662pt" strokecolor="#F1F1F2">
                <v:path arrowok="t"/>
              </v:shape>
            </v:group>
            <v:group style="position:absolute;left:1096;top:3592;width:363;height:2" coordorigin="1096,3592" coordsize="363,2">
              <v:shape style="position:absolute;left:1096;top:3592;width:363;height:2" coordorigin="1096,3592" coordsize="363,0" path="m1096,3592l1459,3592e" filled="f" stroked="t" strokeweight=".441662pt" strokecolor="#F1F1F2">
                <v:path arrowok="t"/>
              </v:shape>
            </v:group>
            <v:group style="position:absolute;left:9191;top:3512;width:362;height:2" coordorigin="9191,3512" coordsize="362,2">
              <v:shape style="position:absolute;left:9191;top:3512;width:362;height:2" coordorigin="9191,3512" coordsize="362,0" path="m9191,3512l9554,3512e" filled="f" stroked="t" strokeweight=".441662pt" strokecolor="#F1F1F2">
                <v:path arrowok="t"/>
              </v:shape>
            </v:group>
            <v:group style="position:absolute;left:7983;top:3512;width:725;height:2" coordorigin="7983,3512" coordsize="725,2">
              <v:shape style="position:absolute;left:7983;top:3512;width:725;height:2" coordorigin="7983,3512" coordsize="725,0" path="m7983,3512l8708,3512e" filled="f" stroked="t" strokeweight=".441662pt" strokecolor="#F1F1F2">
                <v:path arrowok="t"/>
              </v:shape>
            </v:group>
            <v:group style="position:absolute;left:6775;top:3512;width:725;height:2" coordorigin="6775,3512" coordsize="725,2">
              <v:shape style="position:absolute;left:6775;top:3512;width:725;height:2" coordorigin="6775,3512" coordsize="725,0" path="m6775,3512l7500,3512e" filled="f" stroked="t" strokeweight=".441662pt" strokecolor="#F1F1F2">
                <v:path arrowok="t"/>
              </v:shape>
            </v:group>
            <v:group style="position:absolute;left:5566;top:3512;width:726;height:2" coordorigin="5566,3512" coordsize="726,2">
              <v:shape style="position:absolute;left:5566;top:3512;width:726;height:2" coordorigin="5566,3512" coordsize="726,0" path="m5566,3512l6292,3512e" filled="f" stroked="t" strokeweight=".441662pt" strokecolor="#F1F1F2">
                <v:path arrowok="t"/>
              </v:shape>
            </v:group>
            <v:group style="position:absolute;left:4358;top:3512;width:725;height:2" coordorigin="4358,3512" coordsize="725,2">
              <v:shape style="position:absolute;left:4358;top:3512;width:725;height:2" coordorigin="4358,3512" coordsize="725,0" path="m4358,3512l5083,3512e" filled="f" stroked="t" strokeweight=".441662pt" strokecolor="#F1F1F2">
                <v:path arrowok="t"/>
              </v:shape>
            </v:group>
            <v:group style="position:absolute;left:3150;top:3512;width:725;height:2" coordorigin="3150,3512" coordsize="725,2">
              <v:shape style="position:absolute;left:3150;top:3512;width:725;height:2" coordorigin="3150,3512" coordsize="725,0" path="m3150,3512l3875,3512e" filled="f" stroked="t" strokeweight=".441662pt" strokecolor="#F1F1F2">
                <v:path arrowok="t"/>
              </v:shape>
            </v:group>
            <v:group style="position:absolute;left:1942;top:3512;width:725;height:2" coordorigin="1942,3512" coordsize="725,2">
              <v:shape style="position:absolute;left:1942;top:3512;width:725;height:2" coordorigin="1942,3512" coordsize="725,0" path="m1942,3512l2667,3512e" filled="f" stroked="t" strokeweight=".441662pt" strokecolor="#F1F1F2">
                <v:path arrowok="t"/>
              </v:shape>
            </v:group>
            <v:group style="position:absolute;left:1096;top:3512;width:363;height:2" coordorigin="1096,3512" coordsize="363,2">
              <v:shape style="position:absolute;left:1096;top:3512;width:363;height:2" coordorigin="1096,3512" coordsize="363,0" path="m1096,3512l1459,3512e" filled="f" stroked="t" strokeweight=".441662pt" strokecolor="#F1F1F2">
                <v:path arrowok="t"/>
              </v:shape>
            </v:group>
            <v:group style="position:absolute;left:9191;top:3433;width:362;height:2" coordorigin="9191,3433" coordsize="362,2">
              <v:shape style="position:absolute;left:9191;top:3433;width:362;height:2" coordorigin="9191,3433" coordsize="362,0" path="m9191,3433l9554,3433e" filled="f" stroked="t" strokeweight=".441662pt" strokecolor="#F1F1F2">
                <v:path arrowok="t"/>
              </v:shape>
            </v:group>
            <v:group style="position:absolute;left:7983;top:3433;width:725;height:2" coordorigin="7983,3433" coordsize="725,2">
              <v:shape style="position:absolute;left:7983;top:3433;width:725;height:2" coordorigin="7983,3433" coordsize="725,0" path="m7983,3433l8708,3433e" filled="f" stroked="t" strokeweight=".441662pt" strokecolor="#F1F1F2">
                <v:path arrowok="t"/>
              </v:shape>
            </v:group>
            <v:group style="position:absolute;left:6775;top:3433;width:725;height:2" coordorigin="6775,3433" coordsize="725,2">
              <v:shape style="position:absolute;left:6775;top:3433;width:725;height:2" coordorigin="6775,3433" coordsize="725,0" path="m6775,3433l7500,3433e" filled="f" stroked="t" strokeweight=".441662pt" strokecolor="#F1F1F2">
                <v:path arrowok="t"/>
              </v:shape>
            </v:group>
            <v:group style="position:absolute;left:5566;top:3433;width:726;height:2" coordorigin="5566,3433" coordsize="726,2">
              <v:shape style="position:absolute;left:5566;top:3433;width:726;height:2" coordorigin="5566,3433" coordsize="726,0" path="m5566,3433l6292,3433e" filled="f" stroked="t" strokeweight=".441662pt" strokecolor="#F1F1F2">
                <v:path arrowok="t"/>
              </v:shape>
            </v:group>
            <v:group style="position:absolute;left:4358;top:3433;width:725;height:2" coordorigin="4358,3433" coordsize="725,2">
              <v:shape style="position:absolute;left:4358;top:3433;width:725;height:2" coordorigin="4358,3433" coordsize="725,0" path="m4358,3433l5083,3433e" filled="f" stroked="t" strokeweight=".441662pt" strokecolor="#F1F1F2">
                <v:path arrowok="t"/>
              </v:shape>
            </v:group>
            <v:group style="position:absolute;left:3150;top:3433;width:725;height:2" coordorigin="3150,3433" coordsize="725,2">
              <v:shape style="position:absolute;left:3150;top:3433;width:725;height:2" coordorigin="3150,3433" coordsize="725,0" path="m3150,3433l3875,3433e" filled="f" stroked="t" strokeweight=".441662pt" strokecolor="#F1F1F2">
                <v:path arrowok="t"/>
              </v:shape>
            </v:group>
            <v:group style="position:absolute;left:1096;top:3433;width:1571;height:2" coordorigin="1096,3433" coordsize="1571,2">
              <v:shape style="position:absolute;left:1096;top:3433;width:1571;height:2" coordorigin="1096,3433" coordsize="1571,0" path="m1096,3433l2667,3433e" filled="f" stroked="t" strokeweight=".441662pt" strokecolor="#F1F1F2">
                <v:path arrowok="t"/>
              </v:shape>
            </v:group>
            <v:group style="position:absolute;left:9191;top:3354;width:362;height:2" coordorigin="9191,3354" coordsize="362,2">
              <v:shape style="position:absolute;left:9191;top:3354;width:362;height:2" coordorigin="9191,3354" coordsize="362,0" path="m9191,3354l9554,3354e" filled="f" stroked="t" strokeweight=".441662pt" strokecolor="#F1F1F2">
                <v:path arrowok="t"/>
              </v:shape>
            </v:group>
            <v:group style="position:absolute;left:7983;top:3354;width:725;height:2" coordorigin="7983,3354" coordsize="725,2">
              <v:shape style="position:absolute;left:7983;top:3354;width:725;height:2" coordorigin="7983,3354" coordsize="725,0" path="m7983,3354l8708,3354e" filled="f" stroked="t" strokeweight=".441662pt" strokecolor="#F1F1F2">
                <v:path arrowok="t"/>
              </v:shape>
            </v:group>
            <v:group style="position:absolute;left:6775;top:3354;width:725;height:2" coordorigin="6775,3354" coordsize="725,2">
              <v:shape style="position:absolute;left:6775;top:3354;width:725;height:2" coordorigin="6775,3354" coordsize="725,0" path="m6775,3354l7500,3354e" filled="f" stroked="t" strokeweight=".441662pt" strokecolor="#F1F1F2">
                <v:path arrowok="t"/>
              </v:shape>
            </v:group>
            <v:group style="position:absolute;left:4358;top:3354;width:1934;height:2" coordorigin="4358,3354" coordsize="1934,2">
              <v:shape style="position:absolute;left:4358;top:3354;width:1934;height:2" coordorigin="4358,3354" coordsize="1934,0" path="m4358,3354l6292,3354e" filled="f" stroked="t" strokeweight=".441662pt" strokecolor="#F1F1F2">
                <v:path arrowok="t"/>
              </v:shape>
            </v:group>
            <v:group style="position:absolute;left:1942;top:3354;width:1933;height:2" coordorigin="1942,3354" coordsize="1933,2">
              <v:shape style="position:absolute;left:1942;top:3354;width:1933;height:2" coordorigin="1942,3354" coordsize="1933,0" path="m1942,3354l3875,3354e" filled="f" stroked="t" strokeweight=".441662pt" strokecolor="#F1F1F2">
                <v:path arrowok="t"/>
              </v:shape>
            </v:group>
            <v:group style="position:absolute;left:1096;top:3354;width:363;height:2" coordorigin="1096,3354" coordsize="363,2">
              <v:shape style="position:absolute;left:1096;top:3354;width:363;height:2" coordorigin="1096,3354" coordsize="363,0" path="m1096,3354l1459,3354e" filled="f" stroked="t" strokeweight=".441662pt" strokecolor="#F1F1F2">
                <v:path arrowok="t"/>
              </v:shape>
            </v:group>
            <v:group style="position:absolute;left:9191;top:3275;width:362;height:2" coordorigin="9191,3275" coordsize="362,2">
              <v:shape style="position:absolute;left:9191;top:3275;width:362;height:2" coordorigin="9191,3275" coordsize="362,0" path="m9191,3275l9554,3275e" filled="f" stroked="t" strokeweight=".441662pt" strokecolor="#F1F1F2">
                <v:path arrowok="t"/>
              </v:shape>
            </v:group>
            <v:group style="position:absolute;left:7983;top:3275;width:725;height:2" coordorigin="7983,3275" coordsize="725,2">
              <v:shape style="position:absolute;left:7983;top:3275;width:725;height:2" coordorigin="7983,3275" coordsize="725,0" path="m7983,3275l8708,3275e" filled="f" stroked="t" strokeweight=".441662pt" strokecolor="#F1F1F2">
                <v:path arrowok="t"/>
              </v:shape>
            </v:group>
            <v:group style="position:absolute;left:5566;top:3275;width:1934;height:2" coordorigin="5566,3275" coordsize="1934,2">
              <v:shape style="position:absolute;left:5566;top:3275;width:1934;height:2" coordorigin="5566,3275" coordsize="1934,0" path="m5566,3275l7500,3275e" filled="f" stroked="t" strokeweight=".441662pt" strokecolor="#F1F1F2">
                <v:path arrowok="t"/>
              </v:shape>
            </v:group>
            <v:group style="position:absolute;left:4358;top:3275;width:725;height:2" coordorigin="4358,3275" coordsize="725,2">
              <v:shape style="position:absolute;left:4358;top:3275;width:725;height:2" coordorigin="4358,3275" coordsize="725,0" path="m4358,3275l5083,3275e" filled="f" stroked="t" strokeweight=".441662pt" strokecolor="#F1F1F2">
                <v:path arrowok="t"/>
              </v:shape>
            </v:group>
            <v:group style="position:absolute;left:3150;top:3275;width:725;height:2" coordorigin="3150,3275" coordsize="725,2">
              <v:shape style="position:absolute;left:3150;top:3275;width:725;height:2" coordorigin="3150,3275" coordsize="725,0" path="m3150,3275l3875,3275e" filled="f" stroked="t" strokeweight=".441662pt" strokecolor="#F1F1F2">
                <v:path arrowok="t"/>
              </v:shape>
            </v:group>
            <v:group style="position:absolute;left:1942;top:3275;width:725;height:2" coordorigin="1942,3275" coordsize="725,2">
              <v:shape style="position:absolute;left:1942;top:3275;width:725;height:2" coordorigin="1942,3275" coordsize="725,0" path="m1942,3275l2667,3275e" filled="f" stroked="t" strokeweight=".441662pt" strokecolor="#F1F1F2">
                <v:path arrowok="t"/>
              </v:shape>
            </v:group>
            <v:group style="position:absolute;left:1096;top:3275;width:363;height:2" coordorigin="1096,3275" coordsize="363,2">
              <v:shape style="position:absolute;left:1096;top:3275;width:363;height:2" coordorigin="1096,3275" coordsize="363,0" path="m1096,3275l1459,3275e" filled="f" stroked="t" strokeweight=".441662pt" strokecolor="#F1F1F2">
                <v:path arrowok="t"/>
              </v:shape>
            </v:group>
            <v:group style="position:absolute;left:9191;top:3196;width:362;height:2" coordorigin="9191,3196" coordsize="362,2">
              <v:shape style="position:absolute;left:9191;top:3196;width:362;height:2" coordorigin="9191,3196" coordsize="362,0" path="m9191,3196l9554,3196e" filled="f" stroked="t" strokeweight=".441662pt" strokecolor="#F1F1F2">
                <v:path arrowok="t"/>
              </v:shape>
            </v:group>
            <v:group style="position:absolute;left:6775;top:3196;width:1933;height:2" coordorigin="6775,3196" coordsize="1933,2">
              <v:shape style="position:absolute;left:6775;top:3196;width:1933;height:2" coordorigin="6775,3196" coordsize="1933,0" path="m6775,3196l8708,3196e" filled="f" stroked="t" strokeweight=".441662pt" strokecolor="#F1F1F2">
                <v:path arrowok="t"/>
              </v:shape>
            </v:group>
            <v:group style="position:absolute;left:5566;top:3196;width:726;height:2" coordorigin="5566,3196" coordsize="726,2">
              <v:shape style="position:absolute;left:5566;top:3196;width:726;height:2" coordorigin="5566,3196" coordsize="726,0" path="m5566,3196l6292,3196e" filled="f" stroked="t" strokeweight=".441662pt" strokecolor="#F1F1F2">
                <v:path arrowok="t"/>
              </v:shape>
            </v:group>
            <v:group style="position:absolute;left:4358;top:3196;width:725;height:2" coordorigin="4358,3196" coordsize="725,2">
              <v:shape style="position:absolute;left:4358;top:3196;width:725;height:2" coordorigin="4358,3196" coordsize="725,0" path="m4358,3196l5083,3196e" filled="f" stroked="t" strokeweight=".441662pt" strokecolor="#F1F1F2">
                <v:path arrowok="t"/>
              </v:shape>
            </v:group>
            <v:group style="position:absolute;left:3150;top:3196;width:725;height:2" coordorigin="3150,3196" coordsize="725,2">
              <v:shape style="position:absolute;left:3150;top:3196;width:725;height:2" coordorigin="3150,3196" coordsize="725,0" path="m3150,3196l3875,3196e" filled="f" stroked="t" strokeweight=".441662pt" strokecolor="#F1F1F2">
                <v:path arrowok="t"/>
              </v:shape>
            </v:group>
            <v:group style="position:absolute;left:1942;top:3196;width:725;height:2" coordorigin="1942,3196" coordsize="725,2">
              <v:shape style="position:absolute;left:1942;top:3196;width:725;height:2" coordorigin="1942,3196" coordsize="725,0" path="m1942,3196l2667,3196e" filled="f" stroked="t" strokeweight=".441662pt" strokecolor="#F1F1F2">
                <v:path arrowok="t"/>
              </v:shape>
            </v:group>
            <v:group style="position:absolute;left:1096;top:3196;width:363;height:2" coordorigin="1096,3196" coordsize="363,2">
              <v:shape style="position:absolute;left:1096;top:3196;width:363;height:2" coordorigin="1096,3196" coordsize="363,0" path="m1096,3196l1459,3196e" filled="f" stroked="t" strokeweight=".441662pt" strokecolor="#F1F1F2">
                <v:path arrowok="t"/>
              </v:shape>
            </v:group>
            <v:group style="position:absolute;left:9191;top:3117;width:362;height:2" coordorigin="9191,3117" coordsize="362,2">
              <v:shape style="position:absolute;left:9191;top:3117;width:362;height:2" coordorigin="9191,3117" coordsize="362,0" path="m9191,3117l9554,3117e" filled="f" stroked="t" strokeweight=".441662pt" strokecolor="#F1F1F2">
                <v:path arrowok="t"/>
              </v:shape>
            </v:group>
            <v:group style="position:absolute;left:7983;top:3117;width:725;height:2" coordorigin="7983,3117" coordsize="725,2">
              <v:shape style="position:absolute;left:7983;top:3117;width:725;height:2" coordorigin="7983,3117" coordsize="725,0" path="m7983,3117l8708,3117e" filled="f" stroked="t" strokeweight=".441662pt" strokecolor="#F1F1F2">
                <v:path arrowok="t"/>
              </v:shape>
            </v:group>
            <v:group style="position:absolute;left:6775;top:3117;width:725;height:2" coordorigin="6775,3117" coordsize="725,2">
              <v:shape style="position:absolute;left:6775;top:3117;width:725;height:2" coordorigin="6775,3117" coordsize="725,0" path="m6775,3117l7500,3117e" filled="f" stroked="t" strokeweight=".441662pt" strokecolor="#F1F1F2">
                <v:path arrowok="t"/>
              </v:shape>
            </v:group>
            <v:group style="position:absolute;left:5566;top:3117;width:726;height:2" coordorigin="5566,3117" coordsize="726,2">
              <v:shape style="position:absolute;left:5566;top:3117;width:726;height:2" coordorigin="5566,3117" coordsize="726,0" path="m5566,3117l6292,3117e" filled="f" stroked="t" strokeweight=".441662pt" strokecolor="#F1F1F2">
                <v:path arrowok="t"/>
              </v:shape>
            </v:group>
            <v:group style="position:absolute;left:4358;top:3117;width:725;height:2" coordorigin="4358,3117" coordsize="725,2">
              <v:shape style="position:absolute;left:4358;top:3117;width:725;height:2" coordorigin="4358,3117" coordsize="725,0" path="m4358,3117l5083,3117e" filled="f" stroked="t" strokeweight=".441662pt" strokecolor="#F1F1F2">
                <v:path arrowok="t"/>
              </v:shape>
            </v:group>
            <v:group style="position:absolute;left:3150;top:3117;width:725;height:2" coordorigin="3150,3117" coordsize="725,2">
              <v:shape style="position:absolute;left:3150;top:3117;width:725;height:2" coordorigin="3150,3117" coordsize="725,0" path="m3150,3117l3875,3117e" filled="f" stroked="t" strokeweight=".441662pt" strokecolor="#F1F1F2">
                <v:path arrowok="t"/>
              </v:shape>
            </v:group>
            <v:group style="position:absolute;left:1942;top:3117;width:725;height:2" coordorigin="1942,3117" coordsize="725,2">
              <v:shape style="position:absolute;left:1942;top:3117;width:725;height:2" coordorigin="1942,3117" coordsize="725,0" path="m1942,3117l2667,3117e" filled="f" stroked="t" strokeweight=".441662pt" strokecolor="#F1F1F2">
                <v:path arrowok="t"/>
              </v:shape>
            </v:group>
            <v:group style="position:absolute;left:1096;top:3117;width:363;height:2" coordorigin="1096,3117" coordsize="363,2">
              <v:shape style="position:absolute;left:1096;top:3117;width:363;height:2" coordorigin="1096,3117" coordsize="363,0" path="m1096,3117l1459,3117e" filled="f" stroked="t" strokeweight=".441662pt" strokecolor="#F1F1F2">
                <v:path arrowok="t"/>
              </v:shape>
            </v:group>
            <v:group style="position:absolute;left:9191;top:3037;width:362;height:2" coordorigin="9191,3037" coordsize="362,2">
              <v:shape style="position:absolute;left:9191;top:3037;width:362;height:2" coordorigin="9191,3037" coordsize="362,0" path="m9191,3037l9554,3037e" filled="f" stroked="t" strokeweight=".441662pt" strokecolor="#F1F1F2">
                <v:path arrowok="t"/>
              </v:shape>
            </v:group>
            <v:group style="position:absolute;left:7983;top:3037;width:725;height:2" coordorigin="7983,3037" coordsize="725,2">
              <v:shape style="position:absolute;left:7983;top:3037;width:725;height:2" coordorigin="7983,3037" coordsize="725,0" path="m7983,3037l8708,3037e" filled="f" stroked="t" strokeweight=".441662pt" strokecolor="#F1F1F2">
                <v:path arrowok="t"/>
              </v:shape>
            </v:group>
            <v:group style="position:absolute;left:6775;top:3037;width:725;height:2" coordorigin="6775,3037" coordsize="725,2">
              <v:shape style="position:absolute;left:6775;top:3037;width:725;height:2" coordorigin="6775,3037" coordsize="725,0" path="m6775,3037l7500,3037e" filled="f" stroked="t" strokeweight=".441662pt" strokecolor="#F1F1F2">
                <v:path arrowok="t"/>
              </v:shape>
            </v:group>
            <v:group style="position:absolute;left:5566;top:3037;width:726;height:2" coordorigin="5566,3037" coordsize="726,2">
              <v:shape style="position:absolute;left:5566;top:3037;width:726;height:2" coordorigin="5566,3037" coordsize="726,0" path="m5566,3037l6292,3037e" filled="f" stroked="t" strokeweight=".441662pt" strokecolor="#F1F1F2">
                <v:path arrowok="t"/>
              </v:shape>
            </v:group>
            <v:group style="position:absolute;left:4358;top:3037;width:725;height:2" coordorigin="4358,3037" coordsize="725,2">
              <v:shape style="position:absolute;left:4358;top:3037;width:725;height:2" coordorigin="4358,3037" coordsize="725,0" path="m4358,3037l5083,3037e" filled="f" stroked="t" strokeweight=".441662pt" strokecolor="#F1F1F2">
                <v:path arrowok="t"/>
              </v:shape>
            </v:group>
            <v:group style="position:absolute;left:3150;top:3037;width:725;height:2" coordorigin="3150,3037" coordsize="725,2">
              <v:shape style="position:absolute;left:3150;top:3037;width:725;height:2" coordorigin="3150,3037" coordsize="725,0" path="m3150,3037l3875,3037e" filled="f" stroked="t" strokeweight=".441662pt" strokecolor="#F1F1F2">
                <v:path arrowok="t"/>
              </v:shape>
            </v:group>
            <v:group style="position:absolute;left:1942;top:3037;width:725;height:2" coordorigin="1942,3037" coordsize="725,2">
              <v:shape style="position:absolute;left:1942;top:3037;width:725;height:2" coordorigin="1942,3037" coordsize="725,0" path="m1942,3037l2667,3037e" filled="f" stroked="t" strokeweight=".441662pt" strokecolor="#F1F1F2">
                <v:path arrowok="t"/>
              </v:shape>
            </v:group>
            <v:group style="position:absolute;left:1096;top:3037;width:363;height:2" coordorigin="1096,3037" coordsize="363,2">
              <v:shape style="position:absolute;left:1096;top:3037;width:363;height:2" coordorigin="1096,3037" coordsize="363,0" path="m1096,3037l1459,3037e" filled="f" stroked="t" strokeweight=".441662pt" strokecolor="#F1F1F2">
                <v:path arrowok="t"/>
              </v:shape>
            </v:group>
            <v:group style="position:absolute;left:9191;top:2958;width:362;height:2" coordorigin="9191,2958" coordsize="362,2">
              <v:shape style="position:absolute;left:9191;top:2958;width:362;height:2" coordorigin="9191,2958" coordsize="362,0" path="m9191,2958l9554,2958e" filled="f" stroked="t" strokeweight=".441662pt" strokecolor="#F1F1F2">
                <v:path arrowok="t"/>
              </v:shape>
            </v:group>
            <v:group style="position:absolute;left:7983;top:2958;width:725;height:2" coordorigin="7983,2958" coordsize="725,2">
              <v:shape style="position:absolute;left:7983;top:2958;width:725;height:2" coordorigin="7983,2958" coordsize="725,0" path="m7983,2958l8708,2958e" filled="f" stroked="t" strokeweight=".441662pt" strokecolor="#F1F1F2">
                <v:path arrowok="t"/>
              </v:shape>
            </v:group>
            <v:group style="position:absolute;left:6775;top:2958;width:725;height:2" coordorigin="6775,2958" coordsize="725,2">
              <v:shape style="position:absolute;left:6775;top:2958;width:725;height:2" coordorigin="6775,2958" coordsize="725,0" path="m6775,2958l7500,2958e" filled="f" stroked="t" strokeweight=".441662pt" strokecolor="#F1F1F2">
                <v:path arrowok="t"/>
              </v:shape>
            </v:group>
            <v:group style="position:absolute;left:5566;top:2958;width:726;height:2" coordorigin="5566,2958" coordsize="726,2">
              <v:shape style="position:absolute;left:5566;top:2958;width:726;height:2" coordorigin="5566,2958" coordsize="726,0" path="m5566,2958l6292,2958e" filled="f" stroked="t" strokeweight=".441662pt" strokecolor="#F1F1F2">
                <v:path arrowok="t"/>
              </v:shape>
            </v:group>
            <v:group style="position:absolute;left:4358;top:2958;width:725;height:2" coordorigin="4358,2958" coordsize="725,2">
              <v:shape style="position:absolute;left:4358;top:2958;width:725;height:2" coordorigin="4358,2958" coordsize="725,0" path="m4358,2958l5083,2958e" filled="f" stroked="t" strokeweight=".441662pt" strokecolor="#F1F1F2">
                <v:path arrowok="t"/>
              </v:shape>
            </v:group>
            <v:group style="position:absolute;left:3150;top:2958;width:725;height:2" coordorigin="3150,2958" coordsize="725,2">
              <v:shape style="position:absolute;left:3150;top:2958;width:725;height:2" coordorigin="3150,2958" coordsize="725,0" path="m3150,2958l3875,2958e" filled="f" stroked="t" strokeweight=".441662pt" strokecolor="#F1F1F2">
                <v:path arrowok="t"/>
              </v:shape>
            </v:group>
            <v:group style="position:absolute;left:1942;top:2958;width:725;height:2" coordorigin="1942,2958" coordsize="725,2">
              <v:shape style="position:absolute;left:1942;top:2958;width:725;height:2" coordorigin="1942,2958" coordsize="725,0" path="m1942,2958l2667,2958e" filled="f" stroked="t" strokeweight=".441662pt" strokecolor="#F1F1F2">
                <v:path arrowok="t"/>
              </v:shape>
            </v:group>
            <v:group style="position:absolute;left:1096;top:2958;width:363;height:2" coordorigin="1096,2958" coordsize="363,2">
              <v:shape style="position:absolute;left:1096;top:2958;width:363;height:2" coordorigin="1096,2958" coordsize="363,0" path="m1096,2958l1459,2958e" filled="f" stroked="t" strokeweight=".441662pt" strokecolor="#F1F1F2">
                <v:path arrowok="t"/>
              </v:shape>
            </v:group>
            <v:group style="position:absolute;left:9191;top:2879;width:362;height:2" coordorigin="9191,2879" coordsize="362,2">
              <v:shape style="position:absolute;left:9191;top:2879;width:362;height:2" coordorigin="9191,2879" coordsize="362,0" path="m9191,2879l9554,2879e" filled="f" stroked="t" strokeweight=".441662pt" strokecolor="#F1F1F2">
                <v:path arrowok="t"/>
              </v:shape>
            </v:group>
            <v:group style="position:absolute;left:7983;top:2879;width:725;height:2" coordorigin="7983,2879" coordsize="725,2">
              <v:shape style="position:absolute;left:7983;top:2879;width:725;height:2" coordorigin="7983,2879" coordsize="725,0" path="m7983,2879l8708,2879e" filled="f" stroked="t" strokeweight=".441662pt" strokecolor="#F1F1F2">
                <v:path arrowok="t"/>
              </v:shape>
            </v:group>
            <v:group style="position:absolute;left:6775;top:2879;width:725;height:2" coordorigin="6775,2879" coordsize="725,2">
              <v:shape style="position:absolute;left:6775;top:2879;width:725;height:2" coordorigin="6775,2879" coordsize="725,0" path="m6775,2879l7500,2879e" filled="f" stroked="t" strokeweight=".441662pt" strokecolor="#F1F1F2">
                <v:path arrowok="t"/>
              </v:shape>
            </v:group>
            <v:group style="position:absolute;left:5566;top:2879;width:726;height:2" coordorigin="5566,2879" coordsize="726,2">
              <v:shape style="position:absolute;left:5566;top:2879;width:726;height:2" coordorigin="5566,2879" coordsize="726,0" path="m5566,2879l6292,2879e" filled="f" stroked="t" strokeweight=".441662pt" strokecolor="#F1F1F2">
                <v:path arrowok="t"/>
              </v:shape>
            </v:group>
            <v:group style="position:absolute;left:4358;top:2879;width:725;height:2" coordorigin="4358,2879" coordsize="725,2">
              <v:shape style="position:absolute;left:4358;top:2879;width:725;height:2" coordorigin="4358,2879" coordsize="725,0" path="m4358,2879l5083,2879e" filled="f" stroked="t" strokeweight=".441662pt" strokecolor="#F1F1F2">
                <v:path arrowok="t"/>
              </v:shape>
            </v:group>
            <v:group style="position:absolute;left:3150;top:2879;width:725;height:2" coordorigin="3150,2879" coordsize="725,2">
              <v:shape style="position:absolute;left:3150;top:2879;width:725;height:2" coordorigin="3150,2879" coordsize="725,0" path="m3150,2879l3875,2879e" filled="f" stroked="t" strokeweight=".441662pt" strokecolor="#F1F1F2">
                <v:path arrowok="t"/>
              </v:shape>
            </v:group>
            <v:group style="position:absolute;left:1942;top:2879;width:725;height:2" coordorigin="1942,2879" coordsize="725,2">
              <v:shape style="position:absolute;left:1942;top:2879;width:725;height:2" coordorigin="1942,2879" coordsize="725,0" path="m1942,2879l2667,2879e" filled="f" stroked="t" strokeweight=".441662pt" strokecolor="#F1F1F2">
                <v:path arrowok="t"/>
              </v:shape>
            </v:group>
            <v:group style="position:absolute;left:1096;top:2879;width:363;height:2" coordorigin="1096,2879" coordsize="363,2">
              <v:shape style="position:absolute;left:1096;top:2879;width:363;height:2" coordorigin="1096,2879" coordsize="363,0" path="m1096,2879l1459,2879e" filled="f" stroked="t" strokeweight=".441662pt" strokecolor="#F1F1F2">
                <v:path arrowok="t"/>
              </v:shape>
            </v:group>
            <v:group style="position:absolute;left:9191;top:2800;width:362;height:2" coordorigin="9191,2800" coordsize="362,2">
              <v:shape style="position:absolute;left:9191;top:2800;width:362;height:2" coordorigin="9191,2800" coordsize="362,0" path="m9191,2800l9554,2800e" filled="f" stroked="t" strokeweight=".441662pt" strokecolor="#F1F1F2">
                <v:path arrowok="t"/>
              </v:shape>
            </v:group>
            <v:group style="position:absolute;left:7983;top:2800;width:725;height:2" coordorigin="7983,2800" coordsize="725,2">
              <v:shape style="position:absolute;left:7983;top:2800;width:725;height:2" coordorigin="7983,2800" coordsize="725,0" path="m7983,2800l8708,2800e" filled="f" stroked="t" strokeweight=".441662pt" strokecolor="#F1F1F2">
                <v:path arrowok="t"/>
              </v:shape>
            </v:group>
            <v:group style="position:absolute;left:6775;top:2800;width:725;height:2" coordorigin="6775,2800" coordsize="725,2">
              <v:shape style="position:absolute;left:6775;top:2800;width:725;height:2" coordorigin="6775,2800" coordsize="725,0" path="m6775,2800l7500,2800e" filled="f" stroked="t" strokeweight=".441662pt" strokecolor="#F1F1F2">
                <v:path arrowok="t"/>
              </v:shape>
            </v:group>
            <v:group style="position:absolute;left:5566;top:2800;width:726;height:2" coordorigin="5566,2800" coordsize="726,2">
              <v:shape style="position:absolute;left:5566;top:2800;width:726;height:2" coordorigin="5566,2800" coordsize="726,0" path="m5566,2800l6292,2800e" filled="f" stroked="t" strokeweight=".441662pt" strokecolor="#F1F1F2">
                <v:path arrowok="t"/>
              </v:shape>
            </v:group>
            <v:group style="position:absolute;left:4358;top:2800;width:725;height:2" coordorigin="4358,2800" coordsize="725,2">
              <v:shape style="position:absolute;left:4358;top:2800;width:725;height:2" coordorigin="4358,2800" coordsize="725,0" path="m4358,2800l5083,2800e" filled="f" stroked="t" strokeweight=".441662pt" strokecolor="#F1F1F2">
                <v:path arrowok="t"/>
              </v:shape>
            </v:group>
            <v:group style="position:absolute;left:3150;top:2800;width:725;height:2" coordorigin="3150,2800" coordsize="725,2">
              <v:shape style="position:absolute;left:3150;top:2800;width:725;height:2" coordorigin="3150,2800" coordsize="725,0" path="m3150,2800l3875,2800e" filled="f" stroked="t" strokeweight=".441662pt" strokecolor="#F1F1F2">
                <v:path arrowok="t"/>
              </v:shape>
            </v:group>
            <v:group style="position:absolute;left:1942;top:2800;width:725;height:2" coordorigin="1942,2800" coordsize="725,2">
              <v:shape style="position:absolute;left:1942;top:2800;width:725;height:2" coordorigin="1942,2800" coordsize="725,0" path="m1942,2800l2667,2800e" filled="f" stroked="t" strokeweight=".441662pt" strokecolor="#F1F1F2">
                <v:path arrowok="t"/>
              </v:shape>
            </v:group>
            <v:group style="position:absolute;left:1096;top:2800;width:363;height:2" coordorigin="1096,2800" coordsize="363,2">
              <v:shape style="position:absolute;left:1096;top:2800;width:363;height:2" coordorigin="1096,2800" coordsize="363,0" path="m1096,2800l1459,2800e" filled="f" stroked="t" strokeweight=".441662pt" strokecolor="#F1F1F2">
                <v:path arrowok="t"/>
              </v:shape>
            </v:group>
            <v:group style="position:absolute;left:9191;top:2721;width:362;height:2" coordorigin="9191,2721" coordsize="362,2">
              <v:shape style="position:absolute;left:9191;top:2721;width:362;height:2" coordorigin="9191,2721" coordsize="362,0" path="m9191,2721l9554,2721e" filled="f" stroked="t" strokeweight=".441662pt" strokecolor="#F1F1F2">
                <v:path arrowok="t"/>
              </v:shape>
            </v:group>
            <v:group style="position:absolute;left:7983;top:2721;width:725;height:2" coordorigin="7983,2721" coordsize="725,2">
              <v:shape style="position:absolute;left:7983;top:2721;width:725;height:2" coordorigin="7983,2721" coordsize="725,0" path="m7983,2721l8708,2721e" filled="f" stroked="t" strokeweight=".441662pt" strokecolor="#F1F1F2">
                <v:path arrowok="t"/>
              </v:shape>
            </v:group>
            <v:group style="position:absolute;left:6775;top:2721;width:725;height:2" coordorigin="6775,2721" coordsize="725,2">
              <v:shape style="position:absolute;left:6775;top:2721;width:725;height:2" coordorigin="6775,2721" coordsize="725,0" path="m6775,2721l7500,2721e" filled="f" stroked="t" strokeweight=".441662pt" strokecolor="#F1F1F2">
                <v:path arrowok="t"/>
              </v:shape>
            </v:group>
            <v:group style="position:absolute;left:5566;top:2721;width:726;height:2" coordorigin="5566,2721" coordsize="726,2">
              <v:shape style="position:absolute;left:5566;top:2721;width:726;height:2" coordorigin="5566,2721" coordsize="726,0" path="m5566,2721l6292,2721e" filled="f" stroked="t" strokeweight=".441662pt" strokecolor="#F1F1F2">
                <v:path arrowok="t"/>
              </v:shape>
            </v:group>
            <v:group style="position:absolute;left:4358;top:2721;width:725;height:2" coordorigin="4358,2721" coordsize="725,2">
              <v:shape style="position:absolute;left:4358;top:2721;width:725;height:2" coordorigin="4358,2721" coordsize="725,0" path="m4358,2721l5083,2721e" filled="f" stroked="t" strokeweight=".441662pt" strokecolor="#F1F1F2">
                <v:path arrowok="t"/>
              </v:shape>
            </v:group>
            <v:group style="position:absolute;left:3150;top:2721;width:725;height:2" coordorigin="3150,2721" coordsize="725,2">
              <v:shape style="position:absolute;left:3150;top:2721;width:725;height:2" coordorigin="3150,2721" coordsize="725,0" path="m3150,2721l3875,2721e" filled="f" stroked="t" strokeweight=".441662pt" strokecolor="#F1F1F2">
                <v:path arrowok="t"/>
              </v:shape>
            </v:group>
            <v:group style="position:absolute;left:1942;top:2721;width:725;height:2" coordorigin="1942,2721" coordsize="725,2">
              <v:shape style="position:absolute;left:1942;top:2721;width:725;height:2" coordorigin="1942,2721" coordsize="725,0" path="m1942,2721l2667,2721e" filled="f" stroked="t" strokeweight=".441662pt" strokecolor="#F1F1F2">
                <v:path arrowok="t"/>
              </v:shape>
            </v:group>
            <v:group style="position:absolute;left:1096;top:2721;width:363;height:2" coordorigin="1096,2721" coordsize="363,2">
              <v:shape style="position:absolute;left:1096;top:2721;width:363;height:2" coordorigin="1096,2721" coordsize="363,0" path="m1096,2721l1459,2721e" filled="f" stroked="t" strokeweight=".441662pt" strokecolor="#F1F1F2">
                <v:path arrowok="t"/>
              </v:shape>
            </v:group>
            <v:group style="position:absolute;left:9191;top:2642;width:362;height:2" coordorigin="9191,2642" coordsize="362,2">
              <v:shape style="position:absolute;left:9191;top:2642;width:362;height:2" coordorigin="9191,2642" coordsize="362,0" path="m9191,2642l9554,2642e" filled="f" stroked="t" strokeweight=".441662pt" strokecolor="#F1F1F2">
                <v:path arrowok="t"/>
              </v:shape>
            </v:group>
            <v:group style="position:absolute;left:7983;top:2642;width:725;height:2" coordorigin="7983,2642" coordsize="725,2">
              <v:shape style="position:absolute;left:7983;top:2642;width:725;height:2" coordorigin="7983,2642" coordsize="725,0" path="m7983,2642l8708,2642e" filled="f" stroked="t" strokeweight=".441662pt" strokecolor="#F1F1F2">
                <v:path arrowok="t"/>
              </v:shape>
            </v:group>
            <v:group style="position:absolute;left:6775;top:2642;width:725;height:2" coordorigin="6775,2642" coordsize="725,2">
              <v:shape style="position:absolute;left:6775;top:2642;width:725;height:2" coordorigin="6775,2642" coordsize="725,0" path="m6775,2642l7500,2642e" filled="f" stroked="t" strokeweight=".441662pt" strokecolor="#F1F1F2">
                <v:path arrowok="t"/>
              </v:shape>
            </v:group>
            <v:group style="position:absolute;left:5566;top:2642;width:726;height:2" coordorigin="5566,2642" coordsize="726,2">
              <v:shape style="position:absolute;left:5566;top:2642;width:726;height:2" coordorigin="5566,2642" coordsize="726,0" path="m5566,2642l6292,2642e" filled="f" stroked="t" strokeweight=".441662pt" strokecolor="#F1F1F2">
                <v:path arrowok="t"/>
              </v:shape>
            </v:group>
            <v:group style="position:absolute;left:4358;top:2642;width:725;height:2" coordorigin="4358,2642" coordsize="725,2">
              <v:shape style="position:absolute;left:4358;top:2642;width:725;height:2" coordorigin="4358,2642" coordsize="725,0" path="m4358,2642l5083,2642e" filled="f" stroked="t" strokeweight=".441662pt" strokecolor="#F1F1F2">
                <v:path arrowok="t"/>
              </v:shape>
            </v:group>
            <v:group style="position:absolute;left:3150;top:2642;width:725;height:2" coordorigin="3150,2642" coordsize="725,2">
              <v:shape style="position:absolute;left:3150;top:2642;width:725;height:2" coordorigin="3150,2642" coordsize="725,0" path="m3150,2642l3875,2642e" filled="f" stroked="t" strokeweight=".441662pt" strokecolor="#F1F1F2">
                <v:path arrowok="t"/>
              </v:shape>
            </v:group>
            <v:group style="position:absolute;left:1942;top:2642;width:725;height:2" coordorigin="1942,2642" coordsize="725,2">
              <v:shape style="position:absolute;left:1942;top:2642;width:725;height:2" coordorigin="1942,2642" coordsize="725,0" path="m1942,2642l2667,2642e" filled="f" stroked="t" strokeweight=".441662pt" strokecolor="#F1F1F2">
                <v:path arrowok="t"/>
              </v:shape>
            </v:group>
            <v:group style="position:absolute;left:1096;top:2642;width:363;height:2" coordorigin="1096,2642" coordsize="363,2">
              <v:shape style="position:absolute;left:1096;top:2642;width:363;height:2" coordorigin="1096,2642" coordsize="363,0" path="m1096,2642l1459,2642e" filled="f" stroked="t" strokeweight=".441662pt" strokecolor="#F1F1F2">
                <v:path arrowok="t"/>
              </v:shape>
            </v:group>
            <v:group style="position:absolute;left:9191;top:2563;width:362;height:2" coordorigin="9191,2563" coordsize="362,2">
              <v:shape style="position:absolute;left:9191;top:2563;width:362;height:2" coordorigin="9191,2563" coordsize="362,0" path="m9191,2563l9554,2563e" filled="f" stroked="t" strokeweight=".441662pt" strokecolor="#F1F1F2">
                <v:path arrowok="t"/>
              </v:shape>
            </v:group>
            <v:group style="position:absolute;left:7983;top:2563;width:725;height:2" coordorigin="7983,2563" coordsize="725,2">
              <v:shape style="position:absolute;left:7983;top:2563;width:725;height:2" coordorigin="7983,2563" coordsize="725,0" path="m7983,2563l8708,2563e" filled="f" stroked="t" strokeweight=".441662pt" strokecolor="#F1F1F2">
                <v:path arrowok="t"/>
              </v:shape>
            </v:group>
            <v:group style="position:absolute;left:6775;top:2563;width:725;height:2" coordorigin="6775,2563" coordsize="725,2">
              <v:shape style="position:absolute;left:6775;top:2563;width:725;height:2" coordorigin="6775,2563" coordsize="725,0" path="m6775,2563l7500,2563e" filled="f" stroked="t" strokeweight=".441662pt" strokecolor="#F1F1F2">
                <v:path arrowok="t"/>
              </v:shape>
            </v:group>
            <v:group style="position:absolute;left:5566;top:2563;width:726;height:2" coordorigin="5566,2563" coordsize="726,2">
              <v:shape style="position:absolute;left:5566;top:2563;width:726;height:2" coordorigin="5566,2563" coordsize="726,0" path="m5566,2563l6292,2563e" filled="f" stroked="t" strokeweight=".441662pt" strokecolor="#F1F1F2">
                <v:path arrowok="t"/>
              </v:shape>
            </v:group>
            <v:group style="position:absolute;left:4358;top:2563;width:725;height:2" coordorigin="4358,2563" coordsize="725,2">
              <v:shape style="position:absolute;left:4358;top:2563;width:725;height:2" coordorigin="4358,2563" coordsize="725,0" path="m4358,2563l5083,2563e" filled="f" stroked="t" strokeweight=".441662pt" strokecolor="#F1F1F2">
                <v:path arrowok="t"/>
              </v:shape>
            </v:group>
            <v:group style="position:absolute;left:3150;top:2563;width:725;height:2" coordorigin="3150,2563" coordsize="725,2">
              <v:shape style="position:absolute;left:3150;top:2563;width:725;height:2" coordorigin="3150,2563" coordsize="725,0" path="m3150,2563l3875,2563e" filled="f" stroked="t" strokeweight=".441662pt" strokecolor="#F1F1F2">
                <v:path arrowok="t"/>
              </v:shape>
            </v:group>
            <v:group style="position:absolute;left:1942;top:2563;width:725;height:2" coordorigin="1942,2563" coordsize="725,2">
              <v:shape style="position:absolute;left:1942;top:2563;width:725;height:2" coordorigin="1942,2563" coordsize="725,0" path="m1942,2563l2667,2563e" filled="f" stroked="t" strokeweight=".441662pt" strokecolor="#F1F1F2">
                <v:path arrowok="t"/>
              </v:shape>
            </v:group>
            <v:group style="position:absolute;left:1096;top:2563;width:363;height:2" coordorigin="1096,2563" coordsize="363,2">
              <v:shape style="position:absolute;left:1096;top:2563;width:363;height:2" coordorigin="1096,2563" coordsize="363,0" path="m1096,2563l1459,2563e" filled="f" stroked="t" strokeweight=".441662pt" strokecolor="#F1F1F2">
                <v:path arrowok="t"/>
              </v:shape>
            </v:group>
            <v:group style="position:absolute;left:9191;top:2483;width:362;height:2" coordorigin="9191,2483" coordsize="362,2">
              <v:shape style="position:absolute;left:9191;top:2483;width:362;height:2" coordorigin="9191,2483" coordsize="362,0" path="m9191,2483l9554,2483e" filled="f" stroked="t" strokeweight=".441662pt" strokecolor="#F1F1F2">
                <v:path arrowok="t"/>
              </v:shape>
            </v:group>
            <v:group style="position:absolute;left:7983;top:2483;width:725;height:2" coordorigin="7983,2483" coordsize="725,2">
              <v:shape style="position:absolute;left:7983;top:2483;width:725;height:2" coordorigin="7983,2483" coordsize="725,0" path="m7983,2483l8708,2483e" filled="f" stroked="t" strokeweight=".441662pt" strokecolor="#F1F1F2">
                <v:path arrowok="t"/>
              </v:shape>
            </v:group>
            <v:group style="position:absolute;left:6775;top:2483;width:725;height:2" coordorigin="6775,2483" coordsize="725,2">
              <v:shape style="position:absolute;left:6775;top:2483;width:725;height:2" coordorigin="6775,2483" coordsize="725,0" path="m6775,2483l7500,2483e" filled="f" stroked="t" strokeweight=".441662pt" strokecolor="#F1F1F2">
                <v:path arrowok="t"/>
              </v:shape>
            </v:group>
            <v:group style="position:absolute;left:5566;top:2483;width:726;height:2" coordorigin="5566,2483" coordsize="726,2">
              <v:shape style="position:absolute;left:5566;top:2483;width:726;height:2" coordorigin="5566,2483" coordsize="726,0" path="m5566,2483l6292,2483e" filled="f" stroked="t" strokeweight=".441662pt" strokecolor="#F1F1F2">
                <v:path arrowok="t"/>
              </v:shape>
            </v:group>
            <v:group style="position:absolute;left:4358;top:2483;width:725;height:2" coordorigin="4358,2483" coordsize="725,2">
              <v:shape style="position:absolute;left:4358;top:2483;width:725;height:2" coordorigin="4358,2483" coordsize="725,0" path="m4358,2483l5083,2483e" filled="f" stroked="t" strokeweight=".441662pt" strokecolor="#F1F1F2">
                <v:path arrowok="t"/>
              </v:shape>
            </v:group>
            <v:group style="position:absolute;left:3150;top:2483;width:725;height:2" coordorigin="3150,2483" coordsize="725,2">
              <v:shape style="position:absolute;left:3150;top:2483;width:725;height:2" coordorigin="3150,2483" coordsize="725,0" path="m3150,2483l3875,2483e" filled="f" stroked="t" strokeweight=".441662pt" strokecolor="#F1F1F2">
                <v:path arrowok="t"/>
              </v:shape>
            </v:group>
            <v:group style="position:absolute;left:1942;top:2483;width:725;height:2" coordorigin="1942,2483" coordsize="725,2">
              <v:shape style="position:absolute;left:1942;top:2483;width:725;height:2" coordorigin="1942,2483" coordsize="725,0" path="m1942,2483l2667,2483e" filled="f" stroked="t" strokeweight=".441662pt" strokecolor="#F1F1F2">
                <v:path arrowok="t"/>
              </v:shape>
            </v:group>
            <v:group style="position:absolute;left:1096;top:2483;width:363;height:2" coordorigin="1096,2483" coordsize="363,2">
              <v:shape style="position:absolute;left:1096;top:2483;width:363;height:2" coordorigin="1096,2483" coordsize="363,0" path="m1096,2483l1459,2483e" filled="f" stroked="t" strokeweight=".441662pt" strokecolor="#F1F1F2">
                <v:path arrowok="t"/>
              </v:shape>
            </v:group>
            <v:group style="position:absolute;left:9191;top:2404;width:362;height:2" coordorigin="9191,2404" coordsize="362,2">
              <v:shape style="position:absolute;left:9191;top:2404;width:362;height:2" coordorigin="9191,2404" coordsize="362,0" path="m9191,2404l9554,2404e" filled="f" stroked="t" strokeweight=".441662pt" strokecolor="#F1F1F2">
                <v:path arrowok="t"/>
              </v:shape>
            </v:group>
            <v:group style="position:absolute;left:7983;top:2404;width:725;height:2" coordorigin="7983,2404" coordsize="725,2">
              <v:shape style="position:absolute;left:7983;top:2404;width:725;height:2" coordorigin="7983,2404" coordsize="725,0" path="m7983,2404l8708,2404e" filled="f" stroked="t" strokeweight=".441662pt" strokecolor="#F1F1F2">
                <v:path arrowok="t"/>
              </v:shape>
            </v:group>
            <v:group style="position:absolute;left:6775;top:2404;width:725;height:2" coordorigin="6775,2404" coordsize="725,2">
              <v:shape style="position:absolute;left:6775;top:2404;width:725;height:2" coordorigin="6775,2404" coordsize="725,0" path="m6775,2404l7500,2404e" filled="f" stroked="t" strokeweight=".441662pt" strokecolor="#F1F1F2">
                <v:path arrowok="t"/>
              </v:shape>
            </v:group>
            <v:group style="position:absolute;left:5566;top:2404;width:726;height:2" coordorigin="5566,2404" coordsize="726,2">
              <v:shape style="position:absolute;left:5566;top:2404;width:726;height:2" coordorigin="5566,2404" coordsize="726,0" path="m5566,2404l6292,2404e" filled="f" stroked="t" strokeweight=".441662pt" strokecolor="#F1F1F2">
                <v:path arrowok="t"/>
              </v:shape>
            </v:group>
            <v:group style="position:absolute;left:4358;top:2404;width:725;height:2" coordorigin="4358,2404" coordsize="725,2">
              <v:shape style="position:absolute;left:4358;top:2404;width:725;height:2" coordorigin="4358,2404" coordsize="725,0" path="m4358,2404l5083,2404e" filled="f" stroked="t" strokeweight=".441662pt" strokecolor="#F1F1F2">
                <v:path arrowok="t"/>
              </v:shape>
            </v:group>
            <v:group style="position:absolute;left:3150;top:2404;width:725;height:2" coordorigin="3150,2404" coordsize="725,2">
              <v:shape style="position:absolute;left:3150;top:2404;width:725;height:2" coordorigin="3150,2404" coordsize="725,0" path="m3150,2404l3875,2404e" filled="f" stroked="t" strokeweight=".441662pt" strokecolor="#F1F1F2">
                <v:path arrowok="t"/>
              </v:shape>
            </v:group>
            <v:group style="position:absolute;left:1942;top:2404;width:725;height:2" coordorigin="1942,2404" coordsize="725,2">
              <v:shape style="position:absolute;left:1942;top:2404;width:725;height:2" coordorigin="1942,2404" coordsize="725,0" path="m1942,2404l2667,2404e" filled="f" stroked="t" strokeweight=".441662pt" strokecolor="#F1F1F2">
                <v:path arrowok="t"/>
              </v:shape>
            </v:group>
            <v:group style="position:absolute;left:1096;top:2404;width:363;height:2" coordorigin="1096,2404" coordsize="363,2">
              <v:shape style="position:absolute;left:1096;top:2404;width:363;height:2" coordorigin="1096,2404" coordsize="363,0" path="m1096,2404l1459,2404e" filled="f" stroked="t" strokeweight=".441662pt" strokecolor="#F1F1F2">
                <v:path arrowok="t"/>
              </v:shape>
            </v:group>
            <v:group style="position:absolute;left:9191;top:2324;width:362;height:2" coordorigin="9191,2324" coordsize="362,2">
              <v:shape style="position:absolute;left:9191;top:2324;width:362;height:2" coordorigin="9191,2324" coordsize="362,0" path="m9191,2324l9554,2324e" filled="f" stroked="t" strokeweight=".441662pt" strokecolor="#F1F1F2">
                <v:path arrowok="t"/>
              </v:shape>
            </v:group>
            <v:group style="position:absolute;left:7983;top:2324;width:725;height:2" coordorigin="7983,2324" coordsize="725,2">
              <v:shape style="position:absolute;left:7983;top:2324;width:725;height:2" coordorigin="7983,2324" coordsize="725,0" path="m7983,2324l8708,2324e" filled="f" stroked="t" strokeweight=".441662pt" strokecolor="#F1F1F2">
                <v:path arrowok="t"/>
              </v:shape>
            </v:group>
            <v:group style="position:absolute;left:6775;top:2324;width:725;height:2" coordorigin="6775,2324" coordsize="725,2">
              <v:shape style="position:absolute;left:6775;top:2324;width:725;height:2" coordorigin="6775,2324" coordsize="725,0" path="m6775,2324l7500,2324e" filled="f" stroked="t" strokeweight=".441662pt" strokecolor="#F1F1F2">
                <v:path arrowok="t"/>
              </v:shape>
            </v:group>
            <v:group style="position:absolute;left:5566;top:2324;width:726;height:2" coordorigin="5566,2324" coordsize="726,2">
              <v:shape style="position:absolute;left:5566;top:2324;width:726;height:2" coordorigin="5566,2324" coordsize="726,0" path="m5566,2324l6292,2324e" filled="f" stroked="t" strokeweight=".441662pt" strokecolor="#F1F1F2">
                <v:path arrowok="t"/>
              </v:shape>
            </v:group>
            <v:group style="position:absolute;left:4358;top:2324;width:725;height:2" coordorigin="4358,2324" coordsize="725,2">
              <v:shape style="position:absolute;left:4358;top:2324;width:725;height:2" coordorigin="4358,2324" coordsize="725,0" path="m4358,2324l5083,2324e" filled="f" stroked="t" strokeweight=".441662pt" strokecolor="#F1F1F2">
                <v:path arrowok="t"/>
              </v:shape>
            </v:group>
            <v:group style="position:absolute;left:3150;top:2324;width:725;height:2" coordorigin="3150,2324" coordsize="725,2">
              <v:shape style="position:absolute;left:3150;top:2324;width:725;height:2" coordorigin="3150,2324" coordsize="725,0" path="m3150,2324l3875,2324e" filled="f" stroked="t" strokeweight=".441662pt" strokecolor="#F1F1F2">
                <v:path arrowok="t"/>
              </v:shape>
            </v:group>
            <v:group style="position:absolute;left:1942;top:2324;width:725;height:2" coordorigin="1942,2324" coordsize="725,2">
              <v:shape style="position:absolute;left:1942;top:2324;width:725;height:2" coordorigin="1942,2324" coordsize="725,0" path="m1942,2324l2667,2324e" filled="f" stroked="t" strokeweight=".441662pt" strokecolor="#F1F1F2">
                <v:path arrowok="t"/>
              </v:shape>
            </v:group>
            <v:group style="position:absolute;left:1096;top:2324;width:363;height:2" coordorigin="1096,2324" coordsize="363,2">
              <v:shape style="position:absolute;left:1096;top:2324;width:363;height:2" coordorigin="1096,2324" coordsize="363,0" path="m1096,2324l1459,2324e" filled="f" stroked="t" strokeweight=".441662pt" strokecolor="#F1F1F2">
                <v:path arrowok="t"/>
              </v:shape>
            </v:group>
            <v:group style="position:absolute;left:9191;top:2245;width:362;height:2" coordorigin="9191,2245" coordsize="362,2">
              <v:shape style="position:absolute;left:9191;top:2245;width:362;height:2" coordorigin="9191,2245" coordsize="362,0" path="m9191,2245l9554,2245e" filled="f" stroked="t" strokeweight=".441662pt" strokecolor="#F1F1F2">
                <v:path arrowok="t"/>
              </v:shape>
            </v:group>
            <v:group style="position:absolute;left:7983;top:2245;width:725;height:2" coordorigin="7983,2245" coordsize="725,2">
              <v:shape style="position:absolute;left:7983;top:2245;width:725;height:2" coordorigin="7983,2245" coordsize="725,0" path="m7983,2245l8708,2245e" filled="f" stroked="t" strokeweight=".441662pt" strokecolor="#F1F1F2">
                <v:path arrowok="t"/>
              </v:shape>
            </v:group>
            <v:group style="position:absolute;left:6775;top:2245;width:725;height:2" coordorigin="6775,2245" coordsize="725,2">
              <v:shape style="position:absolute;left:6775;top:2245;width:725;height:2" coordorigin="6775,2245" coordsize="725,0" path="m6775,2245l7500,2245e" filled="f" stroked="t" strokeweight=".441662pt" strokecolor="#F1F1F2">
                <v:path arrowok="t"/>
              </v:shape>
            </v:group>
            <v:group style="position:absolute;left:5566;top:2245;width:726;height:2" coordorigin="5566,2245" coordsize="726,2">
              <v:shape style="position:absolute;left:5566;top:2245;width:726;height:2" coordorigin="5566,2245" coordsize="726,0" path="m5566,2245l6292,2245e" filled="f" stroked="t" strokeweight=".441662pt" strokecolor="#F1F1F2">
                <v:path arrowok="t"/>
              </v:shape>
            </v:group>
            <v:group style="position:absolute;left:4358;top:2245;width:725;height:2" coordorigin="4358,2245" coordsize="725,2">
              <v:shape style="position:absolute;left:4358;top:2245;width:725;height:2" coordorigin="4358,2245" coordsize="725,0" path="m4358,2245l5083,2245e" filled="f" stroked="t" strokeweight=".441662pt" strokecolor="#F1F1F2">
                <v:path arrowok="t"/>
              </v:shape>
            </v:group>
            <v:group style="position:absolute;left:3150;top:2245;width:725;height:2" coordorigin="3150,2245" coordsize="725,2">
              <v:shape style="position:absolute;left:3150;top:2245;width:725;height:2" coordorigin="3150,2245" coordsize="725,0" path="m3150,2245l3875,2245e" filled="f" stroked="t" strokeweight=".441662pt" strokecolor="#F1F1F2">
                <v:path arrowok="t"/>
              </v:shape>
            </v:group>
            <v:group style="position:absolute;left:1942;top:2245;width:725;height:2" coordorigin="1942,2245" coordsize="725,2">
              <v:shape style="position:absolute;left:1942;top:2245;width:725;height:2" coordorigin="1942,2245" coordsize="725,0" path="m1942,2245l2667,2245e" filled="f" stroked="t" strokeweight=".441662pt" strokecolor="#F1F1F2">
                <v:path arrowok="t"/>
              </v:shape>
            </v:group>
            <v:group style="position:absolute;left:1096;top:2245;width:363;height:2" coordorigin="1096,2245" coordsize="363,2">
              <v:shape style="position:absolute;left:1096;top:2245;width:363;height:2" coordorigin="1096,2245" coordsize="363,0" path="m1096,2245l1459,2245e" filled="f" stroked="t" strokeweight=".441662pt" strokecolor="#F1F1F2">
                <v:path arrowok="t"/>
              </v:shape>
            </v:group>
            <v:group style="position:absolute;left:9191;top:2165;width:362;height:2" coordorigin="9191,2165" coordsize="362,2">
              <v:shape style="position:absolute;left:9191;top:2165;width:362;height:2" coordorigin="9191,2165" coordsize="362,0" path="m9191,2165l9554,2165e" filled="f" stroked="t" strokeweight=".441662pt" strokecolor="#F1F1F2">
                <v:path arrowok="t"/>
              </v:shape>
            </v:group>
            <v:group style="position:absolute;left:7983;top:2165;width:725;height:2" coordorigin="7983,2165" coordsize="725,2">
              <v:shape style="position:absolute;left:7983;top:2165;width:725;height:2" coordorigin="7983,2165" coordsize="725,0" path="m7983,2165l8708,2165e" filled="f" stroked="t" strokeweight=".441662pt" strokecolor="#F1F1F2">
                <v:path arrowok="t"/>
              </v:shape>
            </v:group>
            <v:group style="position:absolute;left:6775;top:2165;width:725;height:2" coordorigin="6775,2165" coordsize="725,2">
              <v:shape style="position:absolute;left:6775;top:2165;width:725;height:2" coordorigin="6775,2165" coordsize="725,0" path="m6775,2165l7500,2165e" filled="f" stroked="t" strokeweight=".441662pt" strokecolor="#F1F1F2">
                <v:path arrowok="t"/>
              </v:shape>
            </v:group>
            <v:group style="position:absolute;left:5566;top:2165;width:726;height:2" coordorigin="5566,2165" coordsize="726,2">
              <v:shape style="position:absolute;left:5566;top:2165;width:726;height:2" coordorigin="5566,2165" coordsize="726,0" path="m5566,2165l6292,2165e" filled="f" stroked="t" strokeweight=".441662pt" strokecolor="#F1F1F2">
                <v:path arrowok="t"/>
              </v:shape>
            </v:group>
            <v:group style="position:absolute;left:4358;top:2165;width:725;height:2" coordorigin="4358,2165" coordsize="725,2">
              <v:shape style="position:absolute;left:4358;top:2165;width:725;height:2" coordorigin="4358,2165" coordsize="725,0" path="m4358,2165l5083,2165e" filled="f" stroked="t" strokeweight=".441662pt" strokecolor="#F1F1F2">
                <v:path arrowok="t"/>
              </v:shape>
            </v:group>
            <v:group style="position:absolute;left:3150;top:2165;width:725;height:2" coordorigin="3150,2165" coordsize="725,2">
              <v:shape style="position:absolute;left:3150;top:2165;width:725;height:2" coordorigin="3150,2165" coordsize="725,0" path="m3150,2165l3875,2165e" filled="f" stroked="t" strokeweight=".441662pt" strokecolor="#F1F1F2">
                <v:path arrowok="t"/>
              </v:shape>
            </v:group>
            <v:group style="position:absolute;left:1942;top:2165;width:725;height:2" coordorigin="1942,2165" coordsize="725,2">
              <v:shape style="position:absolute;left:1942;top:2165;width:725;height:2" coordorigin="1942,2165" coordsize="725,0" path="m1942,2165l2667,2165e" filled="f" stroked="t" strokeweight=".441662pt" strokecolor="#F1F1F2">
                <v:path arrowok="t"/>
              </v:shape>
            </v:group>
            <v:group style="position:absolute;left:1096;top:2165;width:363;height:2" coordorigin="1096,2165" coordsize="363,2">
              <v:shape style="position:absolute;left:1096;top:2165;width:363;height:2" coordorigin="1096,2165" coordsize="363,0" path="m1096,2165l1459,2165e" filled="f" stroked="t" strokeweight=".441662pt" strokecolor="#F1F1F2">
                <v:path arrowok="t"/>
              </v:shape>
            </v:group>
            <v:group style="position:absolute;left:9191;top:2086;width:362;height:2" coordorigin="9191,2086" coordsize="362,2">
              <v:shape style="position:absolute;left:9191;top:2086;width:362;height:2" coordorigin="9191,2086" coordsize="362,0" path="m9191,2086l9554,2086e" filled="f" stroked="t" strokeweight=".441662pt" strokecolor="#F1F1F2">
                <v:path arrowok="t"/>
              </v:shape>
            </v:group>
            <v:group style="position:absolute;left:7983;top:2086;width:725;height:2" coordorigin="7983,2086" coordsize="725,2">
              <v:shape style="position:absolute;left:7983;top:2086;width:725;height:2" coordorigin="7983,2086" coordsize="725,0" path="m7983,2086l8708,2086e" filled="f" stroked="t" strokeweight=".441662pt" strokecolor="#F1F1F2">
                <v:path arrowok="t"/>
              </v:shape>
            </v:group>
            <v:group style="position:absolute;left:5566;top:2086;width:1934;height:2" coordorigin="5566,2086" coordsize="1934,2">
              <v:shape style="position:absolute;left:5566;top:2086;width:1934;height:2" coordorigin="5566,2086" coordsize="1934,0" path="m5566,2086l7500,2086e" filled="f" stroked="t" strokeweight=".441662pt" strokecolor="#F1F1F2">
                <v:path arrowok="t"/>
              </v:shape>
            </v:group>
            <v:group style="position:absolute;left:4358;top:2086;width:725;height:2" coordorigin="4358,2086" coordsize="725,2">
              <v:shape style="position:absolute;left:4358;top:2086;width:725;height:2" coordorigin="4358,2086" coordsize="725,0" path="m4358,2086l5083,2086e" filled="f" stroked="t" strokeweight=".441662pt" strokecolor="#F1F1F2">
                <v:path arrowok="t"/>
              </v:shape>
            </v:group>
            <v:group style="position:absolute;left:3150;top:2086;width:725;height:2" coordorigin="3150,2086" coordsize="725,2">
              <v:shape style="position:absolute;left:3150;top:2086;width:725;height:2" coordorigin="3150,2086" coordsize="725,0" path="m3150,2086l3875,2086e" filled="f" stroked="t" strokeweight=".441662pt" strokecolor="#F1F1F2">
                <v:path arrowok="t"/>
              </v:shape>
            </v:group>
            <v:group style="position:absolute;left:1942;top:2086;width:725;height:2" coordorigin="1942,2086" coordsize="725,2">
              <v:shape style="position:absolute;left:1942;top:2086;width:725;height:2" coordorigin="1942,2086" coordsize="725,0" path="m1942,2086l2667,2086e" filled="f" stroked="t" strokeweight=".441662pt" strokecolor="#F1F1F2">
                <v:path arrowok="t"/>
              </v:shape>
            </v:group>
            <v:group style="position:absolute;left:1096;top:2086;width:363;height:2" coordorigin="1096,2086" coordsize="363,2">
              <v:shape style="position:absolute;left:1096;top:2086;width:363;height:2" coordorigin="1096,2086" coordsize="363,0" path="m1096,2086l1459,2086e" filled="f" stroked="t" strokeweight=".441662pt" strokecolor="#F1F1F2">
                <v:path arrowok="t"/>
              </v:shape>
            </v:group>
            <v:group style="position:absolute;left:9191;top:2007;width:362;height:2" coordorigin="9191,2007" coordsize="362,2">
              <v:shape style="position:absolute;left:9191;top:2007;width:362;height:2" coordorigin="9191,2007" coordsize="362,0" path="m9191,2007l9554,2007e" filled="f" stroked="t" strokeweight=".441662pt" strokecolor="#F1F1F2">
                <v:path arrowok="t"/>
              </v:shape>
            </v:group>
            <v:group style="position:absolute;left:7983;top:2007;width:725;height:2" coordorigin="7983,2007" coordsize="725,2">
              <v:shape style="position:absolute;left:7983;top:2007;width:725;height:2" coordorigin="7983,2007" coordsize="725,0" path="m7983,2007l8708,2007e" filled="f" stroked="t" strokeweight=".441662pt" strokecolor="#F1F1F2">
                <v:path arrowok="t"/>
              </v:shape>
            </v:group>
            <v:group style="position:absolute;left:6775;top:2007;width:725;height:2" coordorigin="6775,2007" coordsize="725,2">
              <v:shape style="position:absolute;left:6775;top:2007;width:725;height:2" coordorigin="6775,2007" coordsize="725,0" path="m6775,2007l7500,2007e" filled="f" stroked="t" strokeweight=".441662pt" strokecolor="#F1F1F2">
                <v:path arrowok="t"/>
              </v:shape>
            </v:group>
            <v:group style="position:absolute;left:5566;top:2007;width:726;height:2" coordorigin="5566,2007" coordsize="726,2">
              <v:shape style="position:absolute;left:5566;top:2007;width:726;height:2" coordorigin="5566,2007" coordsize="726,0" path="m5566,2007l6292,2007e" filled="f" stroked="t" strokeweight=".441662pt" strokecolor="#F1F1F2">
                <v:path arrowok="t"/>
              </v:shape>
            </v:group>
            <v:group style="position:absolute;left:4358;top:2007;width:725;height:2" coordorigin="4358,2007" coordsize="725,2">
              <v:shape style="position:absolute;left:4358;top:2007;width:725;height:2" coordorigin="4358,2007" coordsize="725,0" path="m4358,2007l5083,2007e" filled="f" stroked="t" strokeweight=".441662pt" strokecolor="#F1F1F2">
                <v:path arrowok="t"/>
              </v:shape>
            </v:group>
            <v:group style="position:absolute;left:3150;top:2007;width:725;height:2" coordorigin="3150,2007" coordsize="725,2">
              <v:shape style="position:absolute;left:3150;top:2007;width:725;height:2" coordorigin="3150,2007" coordsize="725,0" path="m3150,2007l3875,2007e" filled="f" stroked="t" strokeweight=".441662pt" strokecolor="#F1F1F2">
                <v:path arrowok="t"/>
              </v:shape>
            </v:group>
            <v:group style="position:absolute;left:1942;top:2007;width:725;height:2" coordorigin="1942,2007" coordsize="725,2">
              <v:shape style="position:absolute;left:1942;top:2007;width:725;height:2" coordorigin="1942,2007" coordsize="725,0" path="m1942,2007l2667,2007e" filled="f" stroked="t" strokeweight=".441662pt" strokecolor="#F1F1F2">
                <v:path arrowok="t"/>
              </v:shape>
            </v:group>
            <v:group style="position:absolute;left:1096;top:2007;width:363;height:2" coordorigin="1096,2007" coordsize="363,2">
              <v:shape style="position:absolute;left:1096;top:2007;width:363;height:2" coordorigin="1096,2007" coordsize="363,0" path="m1096,2007l1459,2007e" filled="f" stroked="t" strokeweight=".441662pt" strokecolor="#F1F1F2">
                <v:path arrowok="t"/>
              </v:shape>
            </v:group>
            <v:group style="position:absolute;left:9191;top:1928;width:362;height:2" coordorigin="9191,1928" coordsize="362,2">
              <v:shape style="position:absolute;left:9191;top:1928;width:362;height:2" coordorigin="9191,1928" coordsize="362,0" path="m9191,1928l9554,1928e" filled="f" stroked="t" strokeweight=".441662pt" strokecolor="#F1F1F2">
                <v:path arrowok="t"/>
              </v:shape>
            </v:group>
            <v:group style="position:absolute;left:7983;top:1928;width:725;height:2" coordorigin="7983,1928" coordsize="725,2">
              <v:shape style="position:absolute;left:7983;top:1928;width:725;height:2" coordorigin="7983,1928" coordsize="725,0" path="m7983,1928l8708,1928e" filled="f" stroked="t" strokeweight=".441662pt" strokecolor="#F1F1F2">
                <v:path arrowok="t"/>
              </v:shape>
            </v:group>
            <v:group style="position:absolute;left:6775;top:1928;width:725;height:2" coordorigin="6775,1928" coordsize="725,2">
              <v:shape style="position:absolute;left:6775;top:1928;width:725;height:2" coordorigin="6775,1928" coordsize="725,0" path="m6775,1928l7500,1928e" filled="f" stroked="t" strokeweight=".441662pt" strokecolor="#F1F1F2">
                <v:path arrowok="t"/>
              </v:shape>
            </v:group>
            <v:group style="position:absolute;left:5566;top:1928;width:726;height:2" coordorigin="5566,1928" coordsize="726,2">
              <v:shape style="position:absolute;left:5566;top:1928;width:726;height:2" coordorigin="5566,1928" coordsize="726,0" path="m5566,1928l6292,1928e" filled="f" stroked="t" strokeweight=".441662pt" strokecolor="#F1F1F2">
                <v:path arrowok="t"/>
              </v:shape>
            </v:group>
            <v:group style="position:absolute;left:4358;top:1928;width:725;height:2" coordorigin="4358,1928" coordsize="725,2">
              <v:shape style="position:absolute;left:4358;top:1928;width:725;height:2" coordorigin="4358,1928" coordsize="725,0" path="m4358,1928l5083,1928e" filled="f" stroked="t" strokeweight=".441662pt" strokecolor="#F1F1F2">
                <v:path arrowok="t"/>
              </v:shape>
            </v:group>
            <v:group style="position:absolute;left:1942;top:1928;width:1933;height:2" coordorigin="1942,1928" coordsize="1933,2">
              <v:shape style="position:absolute;left:1942;top:1928;width:1933;height:2" coordorigin="1942,1928" coordsize="1933,0" path="m1942,1928l3875,1928e" filled="f" stroked="t" strokeweight=".441662pt" strokecolor="#F1F1F2">
                <v:path arrowok="t"/>
              </v:shape>
            </v:group>
            <v:group style="position:absolute;left:1096;top:1928;width:363;height:2" coordorigin="1096,1928" coordsize="363,2">
              <v:shape style="position:absolute;left:1096;top:1928;width:363;height:2" coordorigin="1096,1928" coordsize="363,0" path="m1096,1928l1459,1928e" filled="f" stroked="t" strokeweight=".441662pt" strokecolor="#F1F1F2">
                <v:path arrowok="t"/>
              </v:shape>
            </v:group>
            <v:group style="position:absolute;left:9191;top:1849;width:362;height:2" coordorigin="9191,1849" coordsize="362,2">
              <v:shape style="position:absolute;left:9191;top:1849;width:362;height:2" coordorigin="9191,1849" coordsize="362,0" path="m9191,1849l9554,1849e" filled="f" stroked="t" strokeweight=".441662pt" strokecolor="#F1F1F2">
                <v:path arrowok="t"/>
              </v:shape>
            </v:group>
            <v:group style="position:absolute;left:7983;top:1849;width:725;height:2" coordorigin="7983,1849" coordsize="725,2">
              <v:shape style="position:absolute;left:7983;top:1849;width:725;height:2" coordorigin="7983,1849" coordsize="725,0" path="m7983,1849l8708,1849e" filled="f" stroked="t" strokeweight=".441662pt" strokecolor="#F1F1F2">
                <v:path arrowok="t"/>
              </v:shape>
            </v:group>
            <v:group style="position:absolute;left:6775;top:1849;width:725;height:2" coordorigin="6775,1849" coordsize="725,2">
              <v:shape style="position:absolute;left:6775;top:1849;width:725;height:2" coordorigin="6775,1849" coordsize="725,0" path="m6775,1849l7500,1849e" filled="f" stroked="t" strokeweight=".441662pt" strokecolor="#F1F1F2">
                <v:path arrowok="t"/>
              </v:shape>
            </v:group>
            <v:group style="position:absolute;left:5566;top:1849;width:726;height:2" coordorigin="5566,1849" coordsize="726,2">
              <v:shape style="position:absolute;left:5566;top:1849;width:726;height:2" coordorigin="5566,1849" coordsize="726,0" path="m5566,1849l6292,1849e" filled="f" stroked="t" strokeweight=".441662pt" strokecolor="#F1F1F2">
                <v:path arrowok="t"/>
              </v:shape>
            </v:group>
            <v:group style="position:absolute;left:4358;top:1849;width:725;height:2" coordorigin="4358,1849" coordsize="725,2">
              <v:shape style="position:absolute;left:4358;top:1849;width:725;height:2" coordorigin="4358,1849" coordsize="725,0" path="m4358,1849l5083,1849e" filled="f" stroked="t" strokeweight=".441662pt" strokecolor="#F1F1F2">
                <v:path arrowok="t"/>
              </v:shape>
            </v:group>
            <v:group style="position:absolute;left:3150;top:1849;width:725;height:2" coordorigin="3150,1849" coordsize="725,2">
              <v:shape style="position:absolute;left:3150;top:1849;width:725;height:2" coordorigin="3150,1849" coordsize="725,0" path="m3150,1849l3875,1849e" filled="f" stroked="t" strokeweight=".441662pt" strokecolor="#F1F1F2">
                <v:path arrowok="t"/>
              </v:shape>
            </v:group>
            <v:group style="position:absolute;left:1942;top:1849;width:725;height:2" coordorigin="1942,1849" coordsize="725,2">
              <v:shape style="position:absolute;left:1942;top:1849;width:725;height:2" coordorigin="1942,1849" coordsize="725,0" path="m1942,1849l2667,1849e" filled="f" stroked="t" strokeweight=".441662pt" strokecolor="#F1F1F2">
                <v:path arrowok="t"/>
              </v:shape>
            </v:group>
            <v:group style="position:absolute;left:1096;top:1849;width:363;height:2" coordorigin="1096,1849" coordsize="363,2">
              <v:shape style="position:absolute;left:1096;top:1849;width:363;height:2" coordorigin="1096,1849" coordsize="363,0" path="m1096,1849l1459,1849e" filled="f" stroked="t" strokeweight=".441662pt" strokecolor="#F1F1F2">
                <v:path arrowok="t"/>
              </v:shape>
            </v:group>
            <v:group style="position:absolute;left:9191;top:1770;width:362;height:2" coordorigin="9191,1770" coordsize="362,2">
              <v:shape style="position:absolute;left:9191;top:1770;width:362;height:2" coordorigin="9191,1770" coordsize="362,0" path="m9191,1770l9554,1770e" filled="f" stroked="t" strokeweight=".441662pt" strokecolor="#F1F1F2">
                <v:path arrowok="t"/>
              </v:shape>
            </v:group>
            <v:group style="position:absolute;left:6775;top:1770;width:1933;height:2" coordorigin="6775,1770" coordsize="1933,2">
              <v:shape style="position:absolute;left:6775;top:1770;width:1933;height:2" coordorigin="6775,1770" coordsize="1933,0" path="m6775,1770l8708,1770e" filled="f" stroked="t" strokeweight=".441662pt" strokecolor="#F1F1F2">
                <v:path arrowok="t"/>
              </v:shape>
            </v:group>
            <v:group style="position:absolute;left:5566;top:1770;width:726;height:2" coordorigin="5566,1770" coordsize="726,2">
              <v:shape style="position:absolute;left:5566;top:1770;width:726;height:2" coordorigin="5566,1770" coordsize="726,0" path="m5566,1770l6292,1770e" filled="f" stroked="t" strokeweight=".441662pt" strokecolor="#F1F1F2">
                <v:path arrowok="t"/>
              </v:shape>
            </v:group>
            <v:group style="position:absolute;left:4358;top:1770;width:725;height:2" coordorigin="4358,1770" coordsize="725,2">
              <v:shape style="position:absolute;left:4358;top:1770;width:725;height:2" coordorigin="4358,1770" coordsize="725,0" path="m4358,1770l5083,1770e" filled="f" stroked="t" strokeweight=".441662pt" strokecolor="#F1F1F2">
                <v:path arrowok="t"/>
              </v:shape>
            </v:group>
            <v:group style="position:absolute;left:3150;top:1770;width:725;height:2" coordorigin="3150,1770" coordsize="725,2">
              <v:shape style="position:absolute;left:3150;top:1770;width:725;height:2" coordorigin="3150,1770" coordsize="725,0" path="m3150,1770l3875,1770e" filled="f" stroked="t" strokeweight=".441662pt" strokecolor="#F1F1F2">
                <v:path arrowok="t"/>
              </v:shape>
            </v:group>
            <v:group style="position:absolute;left:1942;top:1770;width:725;height:2" coordorigin="1942,1770" coordsize="725,2">
              <v:shape style="position:absolute;left:1942;top:1770;width:725;height:2" coordorigin="1942,1770" coordsize="725,0" path="m1942,1770l2667,1770e" filled="f" stroked="t" strokeweight=".441662pt" strokecolor="#F1F1F2">
                <v:path arrowok="t"/>
              </v:shape>
            </v:group>
            <v:group style="position:absolute;left:1096;top:1770;width:363;height:2" coordorigin="1096,1770" coordsize="363,2">
              <v:shape style="position:absolute;left:1096;top:1770;width:363;height:2" coordorigin="1096,1770" coordsize="363,0" path="m1096,1770l1459,1770e" filled="f" stroked="t" strokeweight=".441662pt" strokecolor="#F1F1F2">
                <v:path arrowok="t"/>
              </v:shape>
            </v:group>
            <v:group style="position:absolute;left:9191;top:1691;width:362;height:2" coordorigin="9191,1691" coordsize="362,2">
              <v:shape style="position:absolute;left:9191;top:1691;width:362;height:2" coordorigin="9191,1691" coordsize="362,0" path="m9191,1691l9554,1691e" filled="f" stroked="t" strokeweight=".441662pt" strokecolor="#F1F1F2">
                <v:path arrowok="t"/>
              </v:shape>
            </v:group>
            <v:group style="position:absolute;left:7983;top:1691;width:725;height:2" coordorigin="7983,1691" coordsize="725,2">
              <v:shape style="position:absolute;left:7983;top:1691;width:725;height:2" coordorigin="7983,1691" coordsize="725,0" path="m7983,1691l8708,1691e" filled="f" stroked="t" strokeweight=".441662pt" strokecolor="#F1F1F2">
                <v:path arrowok="t"/>
              </v:shape>
            </v:group>
            <v:group style="position:absolute;left:6775;top:1691;width:725;height:2" coordorigin="6775,1691" coordsize="725,2">
              <v:shape style="position:absolute;left:6775;top:1691;width:725;height:2" coordorigin="6775,1691" coordsize="725,0" path="m6775,1691l7500,1691e" filled="f" stroked="t" strokeweight=".441662pt" strokecolor="#F1F1F2">
                <v:path arrowok="t"/>
              </v:shape>
            </v:group>
            <v:group style="position:absolute;left:4358;top:1691;width:1934;height:2" coordorigin="4358,1691" coordsize="1934,2">
              <v:shape style="position:absolute;left:4358;top:1691;width:1934;height:2" coordorigin="4358,1691" coordsize="1934,0" path="m4358,1691l6292,1691e" filled="f" stroked="t" strokeweight=".441662pt" strokecolor="#F1F1F2">
                <v:path arrowok="t"/>
              </v:shape>
            </v:group>
            <v:group style="position:absolute;left:3150;top:1691;width:725;height:2" coordorigin="3150,1691" coordsize="725,2">
              <v:shape style="position:absolute;left:3150;top:1691;width:725;height:2" coordorigin="3150,1691" coordsize="725,0" path="m3150,1691l3875,1691e" filled="f" stroked="t" strokeweight=".441662pt" strokecolor="#F1F1F2">
                <v:path arrowok="t"/>
              </v:shape>
            </v:group>
            <v:group style="position:absolute;left:1942;top:1691;width:725;height:2" coordorigin="1942,1691" coordsize="725,2">
              <v:shape style="position:absolute;left:1942;top:1691;width:725;height:2" coordorigin="1942,1691" coordsize="725,0" path="m1942,1691l2667,1691e" filled="f" stroked="t" strokeweight=".441662pt" strokecolor="#F1F1F2">
                <v:path arrowok="t"/>
              </v:shape>
            </v:group>
            <v:group style="position:absolute;left:1096;top:1691;width:363;height:2" coordorigin="1096,1691" coordsize="363,2">
              <v:shape style="position:absolute;left:1096;top:1691;width:363;height:2" coordorigin="1096,1691" coordsize="363,0" path="m1096,1691l1459,1691e" filled="f" stroked="t" strokeweight=".441662pt" strokecolor="#F1F1F2">
                <v:path arrowok="t"/>
              </v:shape>
            </v:group>
            <v:group style="position:absolute;left:7983;top:1611;width:1570;height:2" coordorigin="7983,1611" coordsize="1570,2">
              <v:shape style="position:absolute;left:7983;top:1611;width:1570;height:2" coordorigin="7983,1611" coordsize="1570,0" path="m7983,1611l9554,1611e" filled="f" stroked="t" strokeweight=".441662pt" strokecolor="#F1F1F2">
                <v:path arrowok="t"/>
              </v:shape>
            </v:group>
            <v:group style="position:absolute;left:6775;top:1611;width:725;height:2" coordorigin="6775,1611" coordsize="725,2">
              <v:shape style="position:absolute;left:6775;top:1611;width:725;height:2" coordorigin="6775,1611" coordsize="725,0" path="m6775,1611l7500,1611e" filled="f" stroked="t" strokeweight=".441662pt" strokecolor="#F1F1F2">
                <v:path arrowok="t"/>
              </v:shape>
            </v:group>
            <v:group style="position:absolute;left:4358;top:1611;width:1934;height:2" coordorigin="4358,1611" coordsize="1934,2">
              <v:shape style="position:absolute;left:4358;top:1611;width:1934;height:2" coordorigin="4358,1611" coordsize="1934,0" path="m4358,1611l6292,1611e" filled="f" stroked="t" strokeweight=".441662pt" strokecolor="#F1F1F2">
                <v:path arrowok="t"/>
              </v:shape>
            </v:group>
            <v:group style="position:absolute;left:3150;top:1611;width:725;height:2" coordorigin="3150,1611" coordsize="725,2">
              <v:shape style="position:absolute;left:3150;top:1611;width:725;height:2" coordorigin="3150,1611" coordsize="725,0" path="m3150,1611l3875,1611e" filled="f" stroked="t" strokeweight=".441662pt" strokecolor="#F1F1F2">
                <v:path arrowok="t"/>
              </v:shape>
            </v:group>
            <v:group style="position:absolute;left:1942;top:1611;width:725;height:2" coordorigin="1942,1611" coordsize="725,2">
              <v:shape style="position:absolute;left:1942;top:1611;width:725;height:2" coordorigin="1942,1611" coordsize="725,0" path="m1942,1611l2667,1611e" filled="f" stroked="t" strokeweight=".441662pt" strokecolor="#F1F1F2">
                <v:path arrowok="t"/>
              </v:shape>
            </v:group>
            <v:group style="position:absolute;left:1096;top:1611;width:363;height:2" coordorigin="1096,1611" coordsize="363,2">
              <v:shape style="position:absolute;left:1096;top:1611;width:363;height:2" coordorigin="1096,1611" coordsize="363,0" path="m1096,1611l1459,1611e" filled="f" stroked="t" strokeweight=".441662pt" strokecolor="#F1F1F2">
                <v:path arrowok="t"/>
              </v:shape>
            </v:group>
            <v:group style="position:absolute;left:9191;top:1532;width:362;height:2" coordorigin="9191,1532" coordsize="362,2">
              <v:shape style="position:absolute;left:9191;top:1532;width:362;height:2" coordorigin="9191,1532" coordsize="362,0" path="m9191,1532l9554,1532e" filled="f" stroked="t" strokeweight=".441662pt" strokecolor="#F1F1F2">
                <v:path arrowok="t"/>
              </v:shape>
            </v:group>
            <v:group style="position:absolute;left:7983;top:1532;width:725;height:2" coordorigin="7983,1532" coordsize="725,2">
              <v:shape style="position:absolute;left:7983;top:1532;width:725;height:2" coordorigin="7983,1532" coordsize="725,0" path="m7983,1532l8708,1532e" filled="f" stroked="t" strokeweight=".441662pt" strokecolor="#F1F1F2">
                <v:path arrowok="t"/>
              </v:shape>
            </v:group>
            <v:group style="position:absolute;left:6775;top:1532;width:725;height:2" coordorigin="6775,1532" coordsize="725,2">
              <v:shape style="position:absolute;left:6775;top:1532;width:725;height:2" coordorigin="6775,1532" coordsize="725,0" path="m6775,1532l7500,1532e" filled="f" stroked="t" strokeweight=".441662pt" strokecolor="#F1F1F2">
                <v:path arrowok="t"/>
              </v:shape>
            </v:group>
            <v:group style="position:absolute;left:4358;top:1532;width:1934;height:2" coordorigin="4358,1532" coordsize="1934,2">
              <v:shape style="position:absolute;left:4358;top:1532;width:1934;height:2" coordorigin="4358,1532" coordsize="1934,0" path="m4358,1532l6292,1532e" filled="f" stroked="t" strokeweight=".441662pt" strokecolor="#F1F1F2">
                <v:path arrowok="t"/>
              </v:shape>
            </v:group>
            <v:group style="position:absolute;left:3150;top:1532;width:725;height:2" coordorigin="3150,1532" coordsize="725,2">
              <v:shape style="position:absolute;left:3150;top:1532;width:725;height:2" coordorigin="3150,1532" coordsize="725,0" path="m3150,1532l3875,1532e" filled="f" stroked="t" strokeweight=".441662pt" strokecolor="#F1F1F2">
                <v:path arrowok="t"/>
              </v:shape>
            </v:group>
            <v:group style="position:absolute;left:1096;top:1532;width:1571;height:2" coordorigin="1096,1532" coordsize="1571,2">
              <v:shape style="position:absolute;left:1096;top:1532;width:1571;height:2" coordorigin="1096,1532" coordsize="1571,0" path="m1096,1532l2667,1532e" filled="f" stroked="t" strokeweight=".441662pt" strokecolor="#F1F1F2">
                <v:path arrowok="t"/>
              </v:shape>
            </v:group>
            <v:group style="position:absolute;left:9191;top:1453;width:362;height:2" coordorigin="9191,1453" coordsize="362,2">
              <v:shape style="position:absolute;left:9191;top:1453;width:362;height:2" coordorigin="9191,1453" coordsize="362,0" path="m9191,1453l9554,1453e" filled="f" stroked="t" strokeweight=".441662pt" strokecolor="#F1F1F2">
                <v:path arrowok="t"/>
              </v:shape>
            </v:group>
            <v:group style="position:absolute;left:7983;top:1453;width:725;height:2" coordorigin="7983,1453" coordsize="725,2">
              <v:shape style="position:absolute;left:7983;top:1453;width:725;height:2" coordorigin="7983,1453" coordsize="725,0" path="m7983,1453l8708,1453e" filled="f" stroked="t" strokeweight=".441662pt" strokecolor="#F1F1F2">
                <v:path arrowok="t"/>
              </v:shape>
            </v:group>
            <v:group style="position:absolute;left:6775;top:1453;width:725;height:2" coordorigin="6775,1453" coordsize="725,2">
              <v:shape style="position:absolute;left:6775;top:1453;width:725;height:2" coordorigin="6775,1453" coordsize="725,0" path="m6775,1453l7500,1453e" filled="f" stroked="t" strokeweight=".441662pt" strokecolor="#F1F1F2">
                <v:path arrowok="t"/>
              </v:shape>
            </v:group>
            <v:group style="position:absolute;left:4358;top:1453;width:1934;height:2" coordorigin="4358,1453" coordsize="1934,2">
              <v:shape style="position:absolute;left:4358;top:1453;width:1934;height:2" coordorigin="4358,1453" coordsize="1934,0" path="m4358,1453l6292,1453e" filled="f" stroked="t" strokeweight=".441662pt" strokecolor="#F1F1F2">
                <v:path arrowok="t"/>
              </v:shape>
            </v:group>
            <v:group style="position:absolute;left:1096;top:1453;width:2779;height:2" coordorigin="1096,1453" coordsize="2779,2">
              <v:shape style="position:absolute;left:1096;top:1453;width:2779;height:2" coordorigin="1096,1453" coordsize="2779,0" path="m1096,1453l3875,1453e" filled="f" stroked="t" strokeweight=".441662pt" strokecolor="#F1F1F2">
                <v:path arrowok="t"/>
              </v:shape>
            </v:group>
            <v:group style="position:absolute;left:9191;top:1374;width:362;height:2" coordorigin="9191,1374" coordsize="362,2">
              <v:shape style="position:absolute;left:9191;top:1374;width:362;height:2" coordorigin="9191,1374" coordsize="362,0" path="m9191,1374l9554,1374e" filled="f" stroked="t" strokeweight=".441662pt" strokecolor="#F1F1F2">
                <v:path arrowok="t"/>
              </v:shape>
            </v:group>
            <v:group style="position:absolute;left:7983;top:1374;width:725;height:2" coordorigin="7983,1374" coordsize="725,2">
              <v:shape style="position:absolute;left:7983;top:1374;width:725;height:2" coordorigin="7983,1374" coordsize="725,0" path="m7983,1374l8708,1374e" filled="f" stroked="t" strokeweight=".441662pt" strokecolor="#F1F1F2">
                <v:path arrowok="t"/>
              </v:shape>
            </v:group>
            <v:group style="position:absolute;left:4358;top:1374;width:3142;height:2" coordorigin="4358,1374" coordsize="3142,2">
              <v:shape style="position:absolute;left:4358;top:1374;width:3142;height:2" coordorigin="4358,1374" coordsize="3142,0" path="m4358,1374l7500,1374e" filled="f" stroked="t" strokeweight=".441662pt" strokecolor="#F1F1F2">
                <v:path arrowok="t"/>
              </v:shape>
            </v:group>
            <v:group style="position:absolute;left:1096;top:1374;width:2779;height:2" coordorigin="1096,1374" coordsize="2779,2">
              <v:shape style="position:absolute;left:1096;top:1374;width:2779;height:2" coordorigin="1096,1374" coordsize="2779,0" path="m1096,1374l3875,1374e" filled="f" stroked="t" strokeweight=".441662pt" strokecolor="#F1F1F2">
                <v:path arrowok="t"/>
              </v:shape>
            </v:group>
            <v:group style="position:absolute;left:9191;top:1295;width:362;height:2" coordorigin="9191,1295" coordsize="362,2">
              <v:shape style="position:absolute;left:9191;top:1295;width:362;height:2" coordorigin="9191,1295" coordsize="362,0" path="m9191,1295l9554,1295e" filled="f" stroked="t" strokeweight=".441662pt" strokecolor="#F1F1F2">
                <v:path arrowok="t"/>
              </v:shape>
            </v:group>
            <v:group style="position:absolute;left:7983;top:1295;width:725;height:2" coordorigin="7983,1295" coordsize="725,2">
              <v:shape style="position:absolute;left:7983;top:1295;width:725;height:2" coordorigin="7983,1295" coordsize="725,0" path="m7983,1295l8708,1295e" filled="f" stroked="t" strokeweight=".441662pt" strokecolor="#F1F1F2">
                <v:path arrowok="t"/>
              </v:shape>
            </v:group>
            <v:group style="position:absolute;left:1096;top:1295;width:6404;height:2" coordorigin="1096,1295" coordsize="6404,2">
              <v:shape style="position:absolute;left:1096;top:1295;width:6404;height:2" coordorigin="1096,1295" coordsize="6404,0" path="m1096,1295l7500,1295e" filled="f" stroked="t" strokeweight=".441662pt" strokecolor="#F1F1F2">
                <v:path arrowok="t"/>
              </v:shape>
            </v:group>
            <v:group style="position:absolute;left:9191;top:1216;width:362;height:2" coordorigin="9191,1216" coordsize="362,2">
              <v:shape style="position:absolute;left:9191;top:1216;width:362;height:2" coordorigin="9191,1216" coordsize="362,0" path="m9191,1216l9554,1216e" filled="f" stroked="t" strokeweight=".441662pt" strokecolor="#F1F1F2">
                <v:path arrowok="t"/>
              </v:shape>
            </v:group>
            <v:group style="position:absolute;left:7983;top:1216;width:725;height:2" coordorigin="7983,1216" coordsize="725,2">
              <v:shape style="position:absolute;left:7983;top:1216;width:725;height:2" coordorigin="7983,1216" coordsize="725,0" path="m7983,1216l8708,1216e" filled="f" stroked="t" strokeweight=".441662pt" strokecolor="#F1F1F2">
                <v:path arrowok="t"/>
              </v:shape>
            </v:group>
            <v:group style="position:absolute;left:1096;top:1216;width:6404;height:2" coordorigin="1096,1216" coordsize="6404,2">
              <v:shape style="position:absolute;left:1096;top:1216;width:6404;height:2" coordorigin="1096,1216" coordsize="6404,0" path="m1096,1216l7500,1216e" filled="f" stroked="t" strokeweight=".441662pt" strokecolor="#F1F1F2">
                <v:path arrowok="t"/>
              </v:shape>
            </v:group>
            <v:group style="position:absolute;left:9191;top:1137;width:362;height:2" coordorigin="9191,1137" coordsize="362,2">
              <v:shape style="position:absolute;left:9191;top:1137;width:362;height:2" coordorigin="9191,1137" coordsize="362,0" path="m9191,1137l9554,1137e" filled="f" stroked="t" strokeweight=".441662pt" strokecolor="#F1F1F2">
                <v:path arrowok="t"/>
              </v:shape>
            </v:group>
            <v:group style="position:absolute;left:7983;top:1137;width:725;height:2" coordorigin="7983,1137" coordsize="725,2">
              <v:shape style="position:absolute;left:7983;top:1137;width:725;height:2" coordorigin="7983,1137" coordsize="725,0" path="m7983,1137l8708,1137e" filled="f" stroked="t" strokeweight=".441662pt" strokecolor="#F1F1F2">
                <v:path arrowok="t"/>
              </v:shape>
            </v:group>
            <v:group style="position:absolute;left:1096;top:1137;width:6404;height:2" coordorigin="1096,1137" coordsize="6404,2">
              <v:shape style="position:absolute;left:1096;top:1137;width:6404;height:2" coordorigin="1096,1137" coordsize="6404,0" path="m1096,1137l7500,1137e" filled="f" stroked="t" strokeweight=".441662pt" strokecolor="#F1F1F2">
                <v:path arrowok="t"/>
              </v:shape>
            </v:group>
            <v:group style="position:absolute;left:9191;top:1057;width:362;height:2" coordorigin="9191,1057" coordsize="362,2">
              <v:shape style="position:absolute;left:9191;top:1057;width:362;height:2" coordorigin="9191,1057" coordsize="362,0" path="m9191,1057l9554,1057e" filled="f" stroked="t" strokeweight=".441662pt" strokecolor="#F1F1F2">
                <v:path arrowok="t"/>
              </v:shape>
            </v:group>
            <v:group style="position:absolute;left:7983;top:1057;width:725;height:2" coordorigin="7983,1057" coordsize="725,2">
              <v:shape style="position:absolute;left:7983;top:1057;width:725;height:2" coordorigin="7983,1057" coordsize="725,0" path="m7983,1057l8708,1057e" filled="f" stroked="t" strokeweight=".441662pt" strokecolor="#F1F1F2">
                <v:path arrowok="t"/>
              </v:shape>
            </v:group>
            <v:group style="position:absolute;left:1096;top:1057;width:6404;height:2" coordorigin="1096,1057" coordsize="6404,2">
              <v:shape style="position:absolute;left:1096;top:1057;width:6404;height:2" coordorigin="1096,1057" coordsize="6404,0" path="m1096,1057l7500,1057e" filled="f" stroked="t" strokeweight=".441662pt" strokecolor="#F1F1F2">
                <v:path arrowok="t"/>
              </v:shape>
            </v:group>
            <v:group style="position:absolute;left:9191;top:978;width:362;height:2" coordorigin="9191,978" coordsize="362,2">
              <v:shape style="position:absolute;left:9191;top:978;width:362;height:2" coordorigin="9191,978" coordsize="362,0" path="m9191,978l9554,978e" filled="f" stroked="t" strokeweight=".441662pt" strokecolor="#F1F1F2">
                <v:path arrowok="t"/>
              </v:shape>
            </v:group>
            <v:group style="position:absolute;left:7983;top:978;width:725;height:2" coordorigin="7983,978" coordsize="725,2">
              <v:shape style="position:absolute;left:7983;top:978;width:725;height:2" coordorigin="7983,978" coordsize="725,0" path="m7983,978l8708,978e" filled="f" stroked="t" strokeweight=".441662pt" strokecolor="#F1F1F2">
                <v:path arrowok="t"/>
              </v:shape>
            </v:group>
            <v:group style="position:absolute;left:1096;top:978;width:6404;height:2" coordorigin="1096,978" coordsize="6404,2">
              <v:shape style="position:absolute;left:1096;top:978;width:6404;height:2" coordorigin="1096,978" coordsize="6404,0" path="m1096,978l7500,978e" filled="f" stroked="t" strokeweight=".441662pt" strokecolor="#F1F1F2">
                <v:path arrowok="t"/>
              </v:shape>
            </v:group>
            <v:group style="position:absolute;left:9191;top:899;width:362;height:2" coordorigin="9191,899" coordsize="362,2">
              <v:shape style="position:absolute;left:9191;top:899;width:362;height:2" coordorigin="9191,899" coordsize="362,0" path="m9191,899l9554,899e" filled="f" stroked="t" strokeweight=".441662pt" strokecolor="#F1F1F2">
                <v:path arrowok="t"/>
              </v:shape>
            </v:group>
            <v:group style="position:absolute;left:1096;top:899;width:7612;height:2" coordorigin="1096,899" coordsize="7612,2">
              <v:shape style="position:absolute;left:1096;top:899;width:7612;height:2" coordorigin="1096,899" coordsize="7612,0" path="m1096,899l8708,899e" filled="f" stroked="t" strokeweight=".441662pt" strokecolor="#F1F1F2">
                <v:path arrowok="t"/>
              </v:shape>
            </v:group>
            <v:group style="position:absolute;left:9191;top:820;width:362;height:2" coordorigin="9191,820" coordsize="362,2">
              <v:shape style="position:absolute;left:9191;top:820;width:362;height:2" coordorigin="9191,820" coordsize="362,0" path="m9191,820l9554,820e" filled="f" stroked="t" strokeweight=".441662pt" strokecolor="#F1F1F2">
                <v:path arrowok="t"/>
              </v:shape>
            </v:group>
            <v:group style="position:absolute;left:1096;top:820;width:7612;height:2" coordorigin="1096,820" coordsize="7612,2">
              <v:shape style="position:absolute;left:1096;top:820;width:7612;height:2" coordorigin="1096,820" coordsize="7612,0" path="m1096,820l8708,820e" filled="f" stroked="t" strokeweight=".441662pt" strokecolor="#F1F1F2">
                <v:path arrowok="t"/>
              </v:shape>
            </v:group>
            <v:group style="position:absolute;left:9191;top:739;width:362;height:2" coordorigin="9191,739" coordsize="362,2">
              <v:shape style="position:absolute;left:9191;top:739;width:362;height:2" coordorigin="9191,739" coordsize="362,0" path="m9191,739l9554,739e" filled="f" stroked="t" strokeweight=".441662pt" strokecolor="#F1F1F2">
                <v:path arrowok="t"/>
              </v:shape>
            </v:group>
            <v:group style="position:absolute;left:1096;top:739;width:7612;height:2" coordorigin="1096,739" coordsize="7612,2">
              <v:shape style="position:absolute;left:1096;top:739;width:7612;height:2" coordorigin="1096,739" coordsize="7612,0" path="m1096,739l8708,739e" filled="f" stroked="t" strokeweight=".441662pt" strokecolor="#F1F1F2">
                <v:path arrowok="t"/>
              </v:shape>
            </v:group>
            <v:group style="position:absolute;left:9191;top:660;width:362;height:2" coordorigin="9191,660" coordsize="362,2">
              <v:shape style="position:absolute;left:9191;top:660;width:362;height:2" coordorigin="9191,660" coordsize="362,0" path="m9191,660l9554,660e" filled="f" stroked="t" strokeweight=".441662pt" strokecolor="#F1F1F2">
                <v:path arrowok="t"/>
              </v:shape>
            </v:group>
            <v:group style="position:absolute;left:1096;top:660;width:7612;height:2" coordorigin="1096,660" coordsize="7612,2">
              <v:shape style="position:absolute;left:1096;top:660;width:7612;height:2" coordorigin="1096,660" coordsize="7612,0" path="m1096,660l8708,660e" filled="f" stroked="t" strokeweight=".441662pt" strokecolor="#F1F1F2">
                <v:path arrowok="t"/>
              </v:shape>
            </v:group>
            <v:group style="position:absolute;left:1096;top:581;width:8457;height:2" coordorigin="1096,581" coordsize="8457,2">
              <v:shape style="position:absolute;left:1096;top:581;width:8457;height:2" coordorigin="1096,581" coordsize="8457,0" path="m1096,581l9554,581e" filled="f" stroked="t" strokeweight=".441662pt" strokecolor="#F1F1F2">
                <v:path arrowok="t"/>
              </v:shape>
            </v:group>
            <v:group style="position:absolute;left:1096;top:502;width:8457;height:2" coordorigin="1096,502" coordsize="8457,2">
              <v:shape style="position:absolute;left:1096;top:502;width:8457;height:2" coordorigin="1096,502" coordsize="8457,0" path="m1096,502l9554,502e" filled="f" stroked="t" strokeweight=".441662pt" strokecolor="#F1F1F2">
                <v:path arrowok="t"/>
              </v:shape>
            </v:group>
            <v:group style="position:absolute;left:1096;top:423;width:8457;height:2" coordorigin="1096,423" coordsize="8457,2">
              <v:shape style="position:absolute;left:1096;top:423;width:8457;height:2" coordorigin="1096,423" coordsize="8457,0" path="m1096,423l9554,423e" filled="f" stroked="t" strokeweight=".441662pt" strokecolor="#F1F1F2">
                <v:path arrowok="t"/>
              </v:shape>
            </v:group>
            <v:group style="position:absolute;left:1096;top:423;width:2;height:3961" coordorigin="1096,423" coordsize="2,3961">
              <v:shape style="position:absolute;left:1096;top:423;width:2;height:3961" coordorigin="1096,423" coordsize="0,3961" path="m1096,423l1096,4384e" filled="f" stroked="t" strokeweight=".387165pt" strokecolor="#F1F1F2">
                <v:path arrowok="t"/>
              </v:shape>
            </v:group>
            <v:group style="position:absolute;left:1701;top:423;width:2;height:1096" coordorigin="1701,423" coordsize="2,1096">
              <v:shape style="position:absolute;left:1701;top:423;width:2;height:1096" coordorigin="1701,423" coordsize="0,1096" path="m1701,1520l1701,423e" filled="f" stroked="t" strokeweight=".387165pt" strokecolor="#F1F1F2">
                <v:path arrowok="t"/>
              </v:shape>
            </v:group>
            <v:group style="position:absolute;left:2304;top:423;width:2;height:3961" coordorigin="2304,423" coordsize="2,3961">
              <v:shape style="position:absolute;left:2304;top:423;width:2;height:3961" coordorigin="2304,423" coordsize="0,3961" path="m2304,423l2304,4384e" filled="f" stroked="t" strokeweight=".387165pt" strokecolor="#F1F1F2">
                <v:path arrowok="t"/>
              </v:shape>
            </v:group>
            <v:group style="position:absolute;left:2909;top:423;width:2;height:1058" coordorigin="2909,423" coordsize="2,1058">
              <v:shape style="position:absolute;left:2909;top:423;width:2;height:1058" coordorigin="2909,423" coordsize="0,1058" path="m2909,1481l2909,423e" filled="f" stroked="t" strokeweight=".387165pt" strokecolor="#F1F1F2">
                <v:path arrowok="t"/>
              </v:shape>
            </v:group>
            <v:group style="position:absolute;left:3513;top:423;width:2;height:3961" coordorigin="3513,423" coordsize="2,3961">
              <v:shape style="position:absolute;left:3513;top:423;width:2;height:3961" coordorigin="3513,423" coordsize="0,3961" path="m3513,423l3513,4384e" filled="f" stroked="t" strokeweight=".387165pt" strokecolor="#F1F1F2">
                <v:path arrowok="t"/>
              </v:shape>
            </v:group>
            <v:group style="position:absolute;left:4116;top:423;width:2;height:894" coordorigin="4116,423" coordsize="2,894">
              <v:shape style="position:absolute;left:4116;top:423;width:2;height:894" coordorigin="4116,423" coordsize="0,894" path="m4116,1317l4116,423e" filled="f" stroked="t" strokeweight=".387165pt" strokecolor="#F1F1F2">
                <v:path arrowok="t"/>
              </v:shape>
            </v:group>
            <v:group style="position:absolute;left:4721;top:423;width:2;height:3961" coordorigin="4721,423" coordsize="2,3961">
              <v:shape style="position:absolute;left:4721;top:423;width:2;height:3961" coordorigin="4721,423" coordsize="0,3961" path="m4721,423l4721,4384e" filled="f" stroked="t" strokeweight=".387165pt" strokecolor="#F1F1F2">
                <v:path arrowok="t"/>
              </v:shape>
            </v:group>
            <v:group style="position:absolute;left:5324;top:423;width:2;height:1272" coordorigin="5324,423" coordsize="2,1272">
              <v:shape style="position:absolute;left:5324;top:423;width:2;height:1272" coordorigin="5324,423" coordsize="0,1272" path="m5324,1695l5324,423e" filled="f" stroked="t" strokeweight=".387165pt" strokecolor="#F1F1F2">
                <v:path arrowok="t"/>
              </v:shape>
            </v:group>
            <v:group style="position:absolute;left:5929;top:423;width:2;height:3961" coordorigin="5929,423" coordsize="2,3961">
              <v:shape style="position:absolute;left:5929;top:423;width:2;height:3961" coordorigin="5929,423" coordsize="0,3961" path="m5929,423l5929,4384e" filled="f" stroked="t" strokeweight=".387165pt" strokecolor="#F1F1F2">
                <v:path arrowok="t"/>
              </v:shape>
            </v:group>
            <v:group style="position:absolute;left:6534;top:423;width:2;height:956" coordorigin="6534,423" coordsize="2,956">
              <v:shape style="position:absolute;left:6534;top:423;width:2;height:956" coordorigin="6534,423" coordsize="0,956" path="m6534,1380l6534,423e" filled="f" stroked="t" strokeweight=".387165pt" strokecolor="#F1F1F2">
                <v:path arrowok="t"/>
              </v:shape>
            </v:group>
            <v:group style="position:absolute;left:7137;top:423;width:2;height:3961" coordorigin="7137,423" coordsize="2,3961">
              <v:shape style="position:absolute;left:7137;top:423;width:2;height:3961" coordorigin="7137,423" coordsize="0,3961" path="m7137,423l7137,4384e" filled="f" stroked="t" strokeweight=".387165pt" strokecolor="#F1F1F2">
                <v:path arrowok="t"/>
              </v:shape>
            </v:group>
            <v:group style="position:absolute;left:7742;top:423;width:2;height:470" coordorigin="7742,423" coordsize="2,470">
              <v:shape style="position:absolute;left:7742;top:423;width:2;height:470" coordorigin="7742,423" coordsize="0,470" path="m7742,893l7742,423e" filled="f" stroked="t" strokeweight=".387165pt" strokecolor="#F1F1F2">
                <v:path arrowok="t"/>
              </v:shape>
            </v:group>
            <v:group style="position:absolute;left:8345;top:423;width:2;height:3961" coordorigin="8345,423" coordsize="2,3961">
              <v:shape style="position:absolute;left:8345;top:423;width:2;height:3961" coordorigin="8345,423" coordsize="0,3961" path="m8345,423l8345,4384e" filled="f" stroked="t" strokeweight=".387165pt" strokecolor="#F1F1F2">
                <v:path arrowok="t"/>
              </v:shape>
            </v:group>
            <v:group style="position:absolute;left:8950;top:423;width:2;height:200" coordorigin="8950,423" coordsize="2,200">
              <v:shape style="position:absolute;left:8950;top:423;width:2;height:200" coordorigin="8950,423" coordsize="0,200" path="m8950,624l8950,423e" filled="f" stroked="t" strokeweight=".387165pt" strokecolor="#F1F1F2">
                <v:path arrowok="t"/>
              </v:shape>
            </v:group>
            <v:group style="position:absolute;left:9554;top:423;width:2;height:3961" coordorigin="9554,423" coordsize="2,3961">
              <v:shape style="position:absolute;left:9554;top:423;width:2;height:3961" coordorigin="9554,423" coordsize="0,3961" path="m9554,423l9554,4384e" filled="f" stroked="t" strokeweight=".387165pt" strokecolor="#F1F1F2">
                <v:path arrowok="t"/>
              </v:shape>
            </v:group>
            <v:group style="position:absolute;left:8708;top:3152;width:483;height:1232" coordorigin="8708,3152" coordsize="483,1232">
              <v:shape style="position:absolute;left:8708;top:3152;width:483;height:1232" coordorigin="8708,3152" coordsize="483,1232" path="m9191,4384l8708,4384,8708,3152,9191,3152,9191,4384e" filled="t" fillcolor="#058889" stroked="f">
                <v:path arrowok="t"/>
                <v:fill/>
              </v:shape>
            </v:group>
            <v:group style="position:absolute;left:7500;top:3217;width:483;height:1167" coordorigin="7500,3217" coordsize="483,1167">
              <v:shape style="position:absolute;left:7500;top:3217;width:483;height:1167" coordorigin="7500,3217" coordsize="483,1167" path="m7983,4384l7500,4384,7500,3217,7983,3217,7983,4384e" filled="t" fillcolor="#058889" stroked="f">
                <v:path arrowok="t"/>
                <v:fill/>
              </v:shape>
            </v:group>
            <v:group style="position:absolute;left:6292;top:3275;width:483;height:1109" coordorigin="6292,3275" coordsize="483,1109">
              <v:shape style="position:absolute;left:6292;top:3275;width:483;height:1109" coordorigin="6292,3275" coordsize="483,1109" path="m6775,4384l6292,4384,6292,3275,6775,3275,6775,4384e" filled="t" fillcolor="#058889" stroked="f">
                <v:path arrowok="t"/>
                <v:fill/>
              </v:shape>
            </v:group>
            <v:group style="position:absolute;left:5083;top:3355;width:483;height:1028" coordorigin="5083,3355" coordsize="483,1028">
              <v:shape style="position:absolute;left:5083;top:3355;width:483;height:1028" coordorigin="5083,3355" coordsize="483,1028" path="m5566,4384l5083,4384,5083,3355,5566,3355,5566,4384e" filled="t" fillcolor="#058889" stroked="f">
                <v:path arrowok="t"/>
                <v:fill/>
              </v:shape>
            </v:group>
            <v:group style="position:absolute;left:3875;top:3152;width:483;height:1232" coordorigin="3875,3152" coordsize="483,1232">
              <v:shape style="position:absolute;left:3875;top:3152;width:483;height:1232" coordorigin="3875,3152" coordsize="483,1232" path="m4358,4384l3875,4384,3875,3152,4358,3152,4358,4384e" filled="t" fillcolor="#058889" stroked="f">
                <v:path arrowok="t"/>
                <v:fill/>
              </v:shape>
            </v:group>
            <v:group style="position:absolute;left:2667;top:3341;width:483;height:1043" coordorigin="2667,3341" coordsize="483,1043">
              <v:shape style="position:absolute;left:2667;top:3341;width:483;height:1043" coordorigin="2667,3341" coordsize="483,1043" path="m3150,4384l2667,4384,2667,3341,3150,3341,3150,4384e" filled="t" fillcolor="#058889" stroked="f">
                <v:path arrowok="t"/>
                <v:fill/>
              </v:shape>
            </v:group>
            <v:group style="position:absolute;left:1459;top:3457;width:483;height:927" coordorigin="1459,3457" coordsize="483,927">
              <v:shape style="position:absolute;left:1459;top:3457;width:483;height:927" coordorigin="1459,3457" coordsize="483,927" path="m1942,4384l1459,4384,1459,3457,1942,3457,1942,4384e" filled="t" fillcolor="#058889" stroked="f">
                <v:path arrowok="t"/>
                <v:fill/>
              </v:shape>
            </v:group>
            <v:group style="position:absolute;left:1459;top:1958;width:483;height:1500" coordorigin="1459,1958" coordsize="483,1500">
              <v:shape style="position:absolute;left:1459;top:1958;width:483;height:1500" coordorigin="1459,1958" coordsize="483,1500" path="m1942,3457l1459,3457,1459,1958,1942,1958,1942,3457e" filled="t" fillcolor="#C9BBAA" stroked="f">
                <v:path arrowok="t"/>
                <v:fill/>
              </v:shape>
            </v:group>
            <v:group style="position:absolute;left:5083;top:2277;width:483;height:1078" coordorigin="5083,2277" coordsize="483,1078">
              <v:shape style="position:absolute;left:5083;top:2277;width:483;height:1078" coordorigin="5083,2277" coordsize="483,1078" path="m5566,3355l5083,3355,5083,2277,5566,2277,5566,3355e" filled="t" fillcolor="#C9BBAA" stroked="f">
                <v:path arrowok="t"/>
                <v:fill/>
              </v:shape>
            </v:group>
            <v:group style="position:absolute;left:2667;top:1908;width:483;height:1433" coordorigin="2667,1908" coordsize="483,1433">
              <v:shape style="position:absolute;left:2667;top:1908;width:483;height:1433" coordorigin="2667,1908" coordsize="483,1433" path="m3150,3341l2667,3341,2667,1908,3150,1908,3150,3341e" filled="t" fillcolor="#C9BBAA" stroked="f">
                <v:path arrowok="t"/>
                <v:fill/>
              </v:shape>
            </v:group>
            <v:group style="position:absolute;left:6292;top:2082;width:483;height:1193" coordorigin="6292,2082" coordsize="483,1193">
              <v:shape style="position:absolute;left:6292;top:2082;width:483;height:1193" coordorigin="6292,2082" coordsize="483,1193" path="m6775,3275l6292,3275,6292,2082,6775,2082,6775,3275e" filled="t" fillcolor="#C9BBAA" stroked="f">
                <v:path arrowok="t"/>
                <v:fill/>
              </v:shape>
            </v:group>
            <v:group style="position:absolute;left:7500;top:1746;width:483;height:1471" coordorigin="7500,1746" coordsize="483,1471">
              <v:shape style="position:absolute;left:7500;top:1746;width:483;height:1471" coordorigin="7500,1746" coordsize="483,1471" path="m7983,3217l7500,3217,7500,1746,7983,1746,7983,3217e" filled="t" fillcolor="#C9BBAA" stroked="f">
                <v:path arrowok="t"/>
                <v:fill/>
              </v:shape>
            </v:group>
            <v:group style="position:absolute;left:8708;top:1616;width:483;height:1536" coordorigin="8708,1616" coordsize="483,1536">
              <v:shape style="position:absolute;left:8708;top:1616;width:483;height:1536" coordorigin="8708,1616" coordsize="483,1536" path="m9191,3152l8708,3152,8708,1616,9191,1616,9191,3152e" filled="t" fillcolor="#C9BBAA" stroked="f">
                <v:path arrowok="t"/>
                <v:fill/>
              </v:shape>
            </v:group>
            <v:group style="position:absolute;left:3875;top:1887;width:483;height:1265" coordorigin="3875,1887" coordsize="483,1265">
              <v:shape style="position:absolute;left:3875;top:1887;width:483;height:1265" coordorigin="3875,1887" coordsize="483,1265" path="m4358,3152l3875,3152,3875,1887,4358,1887,4358,3152e" filled="t" fillcolor="#C9BBAA" stroked="f">
                <v:path arrowok="t"/>
                <v:fill/>
              </v:shape>
            </v:group>
            <v:group style="position:absolute;left:5083;top:1695;width:483;height:582" coordorigin="5083,1695" coordsize="483,582">
              <v:shape style="position:absolute;left:5083;top:1695;width:483;height:582" coordorigin="5083,1695" coordsize="483,582" path="m5566,2277l5083,2277,5083,1695,5566,1695,5566,2277e" filled="t" fillcolor="#C8DCE0" stroked="f">
                <v:path arrowok="t"/>
                <v:fill/>
              </v:shape>
            </v:group>
            <v:group style="position:absolute;left:6292;top:1380;width:483;height:702" coordorigin="6292,1380" coordsize="483,702">
              <v:shape style="position:absolute;left:6292;top:1380;width:483;height:702" coordorigin="6292,1380" coordsize="483,702" path="m6775,2082l6292,2082,6292,1380,6775,1380,6775,2082e" filled="t" fillcolor="#C8DCE0" stroked="f">
                <v:path arrowok="t"/>
                <v:fill/>
              </v:shape>
            </v:group>
            <v:group style="position:absolute;left:1459;top:1520;width:483;height:438" coordorigin="1459,1520" coordsize="483,438">
              <v:shape style="position:absolute;left:1459;top:1520;width:483;height:438" coordorigin="1459,1520" coordsize="483,438" path="m1942,1958l1459,1958,1459,1520,1942,1520,1942,1958e" filled="t" fillcolor="#C8DCE0" stroked="f">
                <v:path arrowok="t"/>
                <v:fill/>
              </v:shape>
            </v:group>
            <v:group style="position:absolute;left:2667;top:1481;width:483;height:427" coordorigin="2667,1481" coordsize="483,427">
              <v:shape style="position:absolute;left:2667;top:1481;width:483;height:427" coordorigin="2667,1481" coordsize="483,427" path="m3150,1908l2667,1908,2667,1481,3150,1481,3150,1908e" filled="t" fillcolor="#C8DCE0" stroked="f">
                <v:path arrowok="t"/>
                <v:fill/>
              </v:shape>
            </v:group>
            <v:group style="position:absolute;left:3875;top:1317;width:483;height:570" coordorigin="3875,1317" coordsize="483,570">
              <v:shape style="position:absolute;left:3875;top:1317;width:483;height:570" coordorigin="3875,1317" coordsize="483,570" path="m4358,1887l3875,1887,3875,1317,4358,1317,4358,1887e" filled="t" fillcolor="#C8DCE0" stroked="f">
                <v:path arrowok="t"/>
                <v:fill/>
              </v:shape>
            </v:group>
            <v:group style="position:absolute;left:7500;top:893;width:483;height:852" coordorigin="7500,893" coordsize="483,852">
              <v:shape style="position:absolute;left:7500;top:893;width:483;height:852" coordorigin="7500,893" coordsize="483,852" path="m7983,1746l7500,1746,7500,893,7983,893,7983,1746e" filled="t" fillcolor="#C8DCE0" stroked="f">
                <v:path arrowok="t"/>
                <v:fill/>
              </v:shape>
            </v:group>
            <v:group style="position:absolute;left:8708;top:624;width:483;height:992" coordorigin="8708,624" coordsize="483,992">
              <v:shape style="position:absolute;left:8708;top:624;width:483;height:992" coordorigin="8708,624" coordsize="483,992" path="m9191,1616l8708,1616,8708,624,9191,624,9191,1616e" filled="t" fillcolor="#C8DCE0" stroked="f">
                <v:path arrowok="t"/>
                <v:fill/>
              </v:shape>
            </v:group>
            <v:group style="position:absolute;left:5083;top:1653;width:483;height:43" coordorigin="5083,1653" coordsize="483,43">
              <v:shape style="position:absolute;left:5083;top:1653;width:483;height:43" coordorigin="5083,1653" coordsize="483,43" path="m5083,1653l5566,1653,5566,1696,5083,1696,5083,1653xe" filled="t" fillcolor="#B2B4B6" stroked="f">
                <v:path arrowok="t"/>
                <v:fill/>
              </v:shape>
            </v:group>
            <v:group style="position:absolute;left:1459;top:1497;width:483;height:23" coordorigin="1459,1497" coordsize="483,23">
              <v:shape style="position:absolute;left:1459;top:1497;width:483;height:23" coordorigin="1459,1497" coordsize="483,23" path="m1459,1497l1942,1497,1942,1521,1459,1521,1459,1497xe" filled="t" fillcolor="#B2B4B6" stroked="f">
                <v:path arrowok="t"/>
                <v:fill/>
              </v:shape>
            </v:group>
            <v:group style="position:absolute;left:2667;top:1461;width:483;height:22" coordorigin="2667,1461" coordsize="483,22">
              <v:shape style="position:absolute;left:2667;top:1461;width:483;height:22" coordorigin="2667,1461" coordsize="483,22" path="m2667,1461l3150,1461,3150,1482,2667,1482,2667,1461xe" filled="t" fillcolor="#B2B4B6" stroked="f">
                <v:path arrowok="t"/>
                <v:fill/>
              </v:shape>
            </v:group>
            <v:group style="position:absolute;left:6292;top:1348;width:483;height:33" coordorigin="6292,1348" coordsize="483,33">
              <v:shape style="position:absolute;left:6292;top:1348;width:483;height:33" coordorigin="6292,1348" coordsize="483,33" path="m6292,1348l6775,1348,6775,1381,6292,1381,6292,1348xe" filled="t" fillcolor="#B2B4B6" stroked="f">
                <v:path arrowok="t"/>
                <v:fill/>
              </v:shape>
            </v:group>
            <v:group style="position:absolute;left:3875;top:1298;width:483;height:20" coordorigin="3875,1298" coordsize="483,20">
              <v:shape style="position:absolute;left:3875;top:1298;width:483;height:20" coordorigin="3875,1298" coordsize="483,20" path="m3875,1298l4358,1298,4358,1318,3875,1318,3875,1298xe" filled="t" fillcolor="#B2B4B6" stroked="f">
                <v:path arrowok="t"/>
                <v:fill/>
              </v:shape>
            </v:group>
            <v:group style="position:absolute;left:7500;top:861;width:483;height:33" coordorigin="7500,861" coordsize="483,33">
              <v:shape style="position:absolute;left:7500;top:861;width:483;height:33" coordorigin="7500,861" coordsize="483,33" path="m7500,861l7983,861,7983,894,7500,894,7500,861xe" filled="t" fillcolor="#B2B4B6" stroked="f">
                <v:path arrowok="t"/>
                <v:fill/>
              </v:shape>
            </v:group>
            <v:group style="position:absolute;left:8708;top:586;width:483;height:39" coordorigin="8708,586" coordsize="483,39">
              <v:shape style="position:absolute;left:8708;top:586;width:483;height:39" coordorigin="8708,586" coordsize="483,39" path="m8708,586l9191,586,9191,625,8708,625,8708,586xe" filled="t" fillcolor="#B2B4B6" stroked="f">
                <v:path arrowok="t"/>
                <v:fill/>
              </v:shape>
            </v:group>
            <v:group style="position:absolute;left:1459;top:1496;width:483;height:3" coordorigin="1459,1496" coordsize="483,3">
              <v:shape style="position:absolute;left:1459;top:1496;width:483;height:3" coordorigin="1459,1496" coordsize="483,3" path="m1459,1496l1942,1496,1942,1499,1459,1499,1459,1496xe" filled="t" fillcolor="#939598" stroked="f">
                <v:path arrowok="t"/>
                <v:fill/>
              </v:shape>
            </v:group>
            <v:group style="position:absolute;left:2667;top:1459;width:483;height:3" coordorigin="2667,1459" coordsize="483,3">
              <v:shape style="position:absolute;left:2667;top:1459;width:483;height:3" coordorigin="2667,1459" coordsize="483,3" path="m2667,1459l3150,1459,3150,1463,2667,1463,2667,1459xe" filled="t" fillcolor="#939598" stroked="f">
                <v:path arrowok="t"/>
                <v:fill/>
              </v:shape>
            </v:group>
            <v:group style="position:absolute;left:3875;top:1297;width:483;height:3" coordorigin="3875,1297" coordsize="483,3">
              <v:shape style="position:absolute;left:3875;top:1297;width:483;height:3" coordorigin="3875,1297" coordsize="483,3" path="m3875,1297l4358,1297,4358,1300,3875,1300,3875,1297xe" filled="t" fillcolor="#939598" stroked="f">
                <v:path arrowok="t"/>
                <v:fill/>
              </v:shape>
            </v:group>
            <v:group style="position:absolute;left:5083;top:1650;width:483;height:5" coordorigin="5083,1650" coordsize="483,5">
              <v:shape style="position:absolute;left:5083;top:1650;width:483;height:5" coordorigin="5083,1650" coordsize="483,5" path="m5083,1650l5566,1650,5566,1655,5083,1655,5083,1650xe" filled="t" fillcolor="#323031" stroked="f">
                <v:path arrowok="t"/>
                <v:fill/>
              </v:shape>
            </v:group>
            <v:group style="position:absolute;left:1459;top:1495;width:483;height:3" coordorigin="1459,1495" coordsize="483,3">
              <v:shape style="position:absolute;left:1459;top:1495;width:483;height:3" coordorigin="1459,1495" coordsize="483,3" path="m1459,1495l1942,1495,1942,1498,1459,1498,1459,1495xe" filled="t" fillcolor="#323031" stroked="f">
                <v:path arrowok="t"/>
                <v:fill/>
              </v:shape>
            </v:group>
            <v:group style="position:absolute;left:2667;top:1458;width:483;height:5" coordorigin="2667,1458" coordsize="483,5">
              <v:shape style="position:absolute;left:2667;top:1458;width:483;height:5" coordorigin="2667,1458" coordsize="483,5" path="m2667,1458l3150,1458,3150,1463,2667,1463,2667,1458xe" filled="t" fillcolor="#323031" stroked="f">
                <v:path arrowok="t"/>
                <v:fill/>
              </v:shape>
            </v:group>
            <v:group style="position:absolute;left:6292;top:1345;width:483;height:5" coordorigin="6292,1345" coordsize="483,5">
              <v:shape style="position:absolute;left:6292;top:1345;width:483;height:5" coordorigin="6292,1345" coordsize="483,5" path="m6292,1345l6775,1345,6775,1350,6292,1350,6292,1345xe" filled="t" fillcolor="#323031" stroked="f">
                <v:path arrowok="t"/>
                <v:fill/>
              </v:shape>
            </v:group>
            <v:group style="position:absolute;left:3875;top:1295;width:483;height:5" coordorigin="3875,1295" coordsize="483,5">
              <v:shape style="position:absolute;left:3875;top:1295;width:483;height:5" coordorigin="3875,1295" coordsize="483,5" path="m3875,1295l4358,1295,4358,1300,3875,1300,3875,1295xe" filled="t" fillcolor="#323031" stroked="f">
                <v:path arrowok="t"/>
                <v:fill/>
              </v:shape>
            </v:group>
            <v:group style="position:absolute;left:7500;top:860;width:483;height:3" coordorigin="7500,860" coordsize="483,3">
              <v:shape style="position:absolute;left:7500;top:860;width:483;height:3" coordorigin="7500,860" coordsize="483,3" path="m7500,860l7983,860,7983,863,7500,863,7500,860xe" filled="t" fillcolor="#323031" stroked="f">
                <v:path arrowok="t"/>
                <v:fill/>
              </v:shape>
            </v:group>
            <v:group style="position:absolute;left:8708;top:583;width:483;height:5" coordorigin="8708,583" coordsize="483,5">
              <v:shape style="position:absolute;left:8708;top:583;width:483;height:5" coordorigin="8708,583" coordsize="483,5" path="m8708,583l9191,583,9191,588,8708,588,8708,583xe" filled="t" fillcolor="#323031" stroked="f">
                <v:path arrowok="t"/>
                <v:fill/>
              </v:shape>
            </v:group>
            <v:group style="position:absolute;left:1096;top:4384;width:8457;height:2" coordorigin="1096,4384" coordsize="8457,2">
              <v:shape style="position:absolute;left:1096;top:4384;width:8457;height:2" coordorigin="1096,4384" coordsize="8457,0" path="m1096,4384l9554,4384e" filled="f" stroked="t" strokeweight=".441662pt" strokecolor="#DCDDDE">
                <v:path arrowok="t"/>
              </v:shape>
            </v:group>
            <v:group style="position:absolute;left:1700;top:1636;width:7249;height:1139" coordorigin="1700,1636" coordsize="7249,1139">
              <v:shape style="position:absolute;left:1700;top:1636;width:7249;height:1139" coordorigin="1700,1636" coordsize="7249,1139" path="m1700,1785l2909,1636,4116,1710,5324,2033,6534,2478,7742,2553,8950,2775e" filled="f" stroked="t" strokeweight="1.321048pt" strokecolor="#9D2E18">
                <v:path arrowok="t"/>
                <v:stroke dashstyle="dash"/>
              </v:shape>
            </v:group>
            <v:group style="position:absolute;left:1649;top:1727;width:102;height:116" coordorigin="1649,1727" coordsize="102,116">
              <v:shape style="position:absolute;left:1649;top:1727;width:102;height:116" coordorigin="1649,1727" coordsize="102,116" path="m1751,1843l1649,1843,1700,1727,1751,1843e" filled="t" fillcolor="#C00000" stroked="f">
                <v:path arrowok="t"/>
                <v:fill/>
              </v:shape>
            </v:group>
            <v:group style="position:absolute;left:2857;top:1579;width:102;height:116" coordorigin="2857,1579" coordsize="102,116">
              <v:shape style="position:absolute;left:2857;top:1579;width:102;height:116" coordorigin="2857,1579" coordsize="102,116" path="m2959,1694l2857,1694,2908,1579,2959,1694e" filled="t" fillcolor="#C00000" stroked="f">
                <v:path arrowok="t"/>
                <v:fill/>
              </v:shape>
            </v:group>
            <v:group style="position:absolute;left:4065;top:1652;width:102;height:116" coordorigin="4065,1652" coordsize="102,116">
              <v:shape style="position:absolute;left:4065;top:1652;width:102;height:116" coordorigin="4065,1652" coordsize="102,116" path="m4167,1768l4065,1768,4116,1652,4167,1768e" filled="t" fillcolor="#C00000" stroked="f">
                <v:path arrowok="t"/>
                <v:fill/>
              </v:shape>
            </v:group>
            <v:group style="position:absolute;left:5273;top:1974;width:102;height:116" coordorigin="5273,1974" coordsize="102,116">
              <v:shape style="position:absolute;left:5273;top:1974;width:102;height:116" coordorigin="5273,1974" coordsize="102,116" path="m5375,2090l5273,2090,5324,1974,5375,2090e" filled="t" fillcolor="#C00000" stroked="f">
                <v:path arrowok="t"/>
                <v:fill/>
              </v:shape>
            </v:group>
            <v:group style="position:absolute;left:6483;top:2420;width:102;height:116" coordorigin="6483,2420" coordsize="102,116">
              <v:shape style="position:absolute;left:6483;top:2420;width:102;height:116" coordorigin="6483,2420" coordsize="102,116" path="m6584,2535l6483,2535,6533,2420,6584,2535e" filled="t" fillcolor="#C00000" stroked="f">
                <v:path arrowok="t"/>
                <v:fill/>
              </v:shape>
            </v:group>
            <v:group style="position:absolute;left:7690;top:2494;width:102;height:116" coordorigin="7690,2494" coordsize="102,116">
              <v:shape style="position:absolute;left:7690;top:2494;width:102;height:116" coordorigin="7690,2494" coordsize="102,116" path="m7792,2610l7690,2610,7741,2494,7792,2610e" filled="t" fillcolor="#C00000" stroked="f">
                <v:path arrowok="t"/>
                <v:fill/>
              </v:shape>
            </v:group>
            <v:group style="position:absolute;left:8898;top:2716;width:102;height:116" coordorigin="8898,2716" coordsize="102,116">
              <v:shape style="position:absolute;left:8898;top:2716;width:102;height:116" coordorigin="8898,2716" coordsize="102,116" path="m9000,2832l8898,2832,8949,2716,9000,2832e" filled="t" fillcolor="#C00000" stroked="f">
                <v:path arrowok="t"/>
                <v:fill/>
              </v:shape>
            </v:group>
            <v:group style="position:absolute;left:1700;top:1371;width:2;height:124" coordorigin="1700,1371" coordsize="2,124">
              <v:shape style="position:absolute;left:1700;top:1371;width:2;height:124" coordorigin="1700,1371" coordsize="0,124" path="m1700,1495l1700,1371e" filled="f" stroked="t" strokeweight=".387165pt" strokecolor="#B2B4B6">
                <v:path arrowok="t"/>
              </v:shape>
            </v:group>
            <v:group style="position:absolute;left:2909;top:1229;width:10;height:230" coordorigin="2909,1229" coordsize="10,230">
              <v:shape style="position:absolute;left:2909;top:1229;width:10;height:230" coordorigin="2909,1229" coordsize="10,230" path="m2909,1459l2919,1229e" filled="f" stroked="t" strokeweight=".387275pt" strokecolor="#B2B4B6">
                <v:path arrowok="t"/>
              </v:shape>
            </v:group>
            <v:group style="position:absolute;left:5325;top:1505;width:2;height:147" coordorigin="5325,1505" coordsize="2,147">
              <v:shape style="position:absolute;left:5325;top:1505;width:2;height:147" coordorigin="5325,1505" coordsize="0,147" path="m5325,1652l5325,1505e" filled="f" stroked="t" strokeweight=".387165pt" strokecolor="#B2B4B6">
                <v:path arrowok="t"/>
              </v:shape>
            </v:group>
            <v:group style="position:absolute;left:1982;top:4886;width:260;height:2" coordorigin="1982,4886" coordsize="260,2">
              <v:shape style="position:absolute;left:1982;top:4886;width:260;height:2" coordorigin="1982,4886" coordsize="260,0" path="m1982,4886l2242,4886e" filled="f" stroked="t" strokeweight="4.318753pt" strokecolor="#058889">
                <v:path arrowok="t"/>
              </v:shape>
            </v:group>
            <v:group style="position:absolute;left:2841;top:4886;width:260;height:2" coordorigin="2841,4886" coordsize="260,2">
              <v:shape style="position:absolute;left:2841;top:4886;width:260;height:2" coordorigin="2841,4886" coordsize="260,0" path="m2841,4886l3102,4886e" filled="f" stroked="t" strokeweight="4.318753pt" strokecolor="#C9BBAA">
                <v:path arrowok="t"/>
              </v:shape>
            </v:group>
            <v:group style="position:absolute;left:3948;top:4886;width:260;height:2" coordorigin="3948,4886" coordsize="260,2">
              <v:shape style="position:absolute;left:3948;top:4886;width:260;height:2" coordorigin="3948,4886" coordsize="260,0" path="m3948,4886l4208,4886e" filled="f" stroked="t" strokeweight="4.318753pt" strokecolor="#C8DCE0">
                <v:path arrowok="t"/>
              </v:shape>
            </v:group>
            <v:group style="position:absolute;left:4808;top:4886;width:260;height:2" coordorigin="4808,4886" coordsize="260,2">
              <v:shape style="position:absolute;left:4808;top:4886;width:260;height:2" coordorigin="4808,4886" coordsize="260,0" path="m4808,4886l5068,4886e" filled="f" stroked="t" strokeweight="4.318753pt" strokecolor="#B2B4B6">
                <v:path arrowok="t"/>
              </v:shape>
            </v:group>
            <v:group style="position:absolute;left:5914;top:4886;width:260;height:2" coordorigin="5914,4886" coordsize="260,2">
              <v:shape style="position:absolute;left:5914;top:4886;width:260;height:2" coordorigin="5914,4886" coordsize="260,0" path="m5914,4886l6174,4886e" filled="f" stroked="t" strokeweight="4.318753pt" strokecolor="#939598">
                <v:path arrowok="t"/>
              </v:shape>
            </v:group>
            <v:group style="position:absolute;left:7302;top:4886;width:260;height:2" coordorigin="7302,4886" coordsize="260,2">
              <v:shape style="position:absolute;left:7302;top:4886;width:260;height:2" coordorigin="7302,4886" coordsize="260,0" path="m7302,4886l7562,4886e" filled="f" stroked="t" strokeweight="4.318753pt" strokecolor="#323031">
                <v:path arrowok="t"/>
              </v:shape>
            </v:group>
            <v:group style="position:absolute;left:8440;top:4886;width:260;height:2" coordorigin="8440,4886" coordsize="260,2">
              <v:shape style="position:absolute;left:8440;top:4886;width:260;height:2" coordorigin="8440,4886" coordsize="260,0" path="m8440,4886l8700,4886e" filled="f" stroked="t" strokeweight="1.324985pt" strokecolor="#9D2E18">
                <v:path arrowok="t"/>
                <v:stroke dashstyle="dash"/>
              </v:shape>
            </v:group>
            <v:group style="position:absolute;left:8538;top:4851;width:62;height:71" coordorigin="8538,4851" coordsize="62,71">
              <v:shape style="position:absolute;left:8538;top:4851;width:62;height:71" coordorigin="8538,4851" coordsize="62,71" path="m8600,4921l8538,4921,8569,4851,8600,4921e" filled="t" fillcolor="#C00000" stroked="f">
                <v:path arrowok="t"/>
                <v:fill/>
              </v:shape>
            </v:group>
            <w10:wrap type="none"/>
          </v:group>
        </w:pict>
      </w:r>
      <w:r>
        <w:rPr>
          <w:rFonts w:ascii="Microsoft JhengHei UI" w:hAnsi="Microsoft JhengHei UI" w:cs="Microsoft JhengHei UI" w:eastAsia="Microsoft JhengHei UI"/>
          <w:sz w:val="18"/>
          <w:szCs w:val="18"/>
          <w:color w:val="231F20"/>
          <w:spacing w:val="0"/>
          <w:w w:val="100"/>
          <w:b/>
          <w:bCs/>
          <w:position w:val="-1"/>
        </w:rPr>
        <w:t>單位：</w:t>
      </w:r>
      <w:r>
        <w:rPr>
          <w:rFonts w:ascii="Microsoft JhengHei UI" w:hAnsi="Microsoft JhengHei UI" w:cs="Microsoft JhengHei UI" w:eastAsia="Microsoft JhengHei UI"/>
          <w:sz w:val="18"/>
          <w:szCs w:val="18"/>
          <w:color w:val="231F20"/>
          <w:spacing w:val="0"/>
          <w:w w:val="100"/>
          <w:b/>
          <w:bCs/>
          <w:position w:val="-1"/>
        </w:rPr>
        <w:t>10</w:t>
      </w:r>
      <w:r>
        <w:rPr>
          <w:rFonts w:ascii="Microsoft JhengHei UI" w:hAnsi="Microsoft JhengHei UI" w:cs="Microsoft JhengHei UI" w:eastAsia="Microsoft JhengHei UI"/>
          <w:sz w:val="18"/>
          <w:szCs w:val="18"/>
          <w:color w:val="231F20"/>
          <w:spacing w:val="0"/>
          <w:w w:val="100"/>
          <w:b/>
          <w:bCs/>
          <w:position w:val="-1"/>
        </w:rPr>
        <w:t>億元</w:t>
      </w:r>
      <w:r>
        <w:rPr>
          <w:rFonts w:ascii="Microsoft JhengHei UI" w:hAnsi="Microsoft JhengHei UI" w:cs="Microsoft JhengHei UI" w:eastAsia="Microsoft JhengHei UI"/>
          <w:sz w:val="18"/>
          <w:szCs w:val="18"/>
          <w:color w:val="231F20"/>
          <w:spacing w:val="0"/>
          <w:w w:val="100"/>
          <w:b/>
          <w:bCs/>
          <w:position w:val="-1"/>
        </w:rPr>
        <w:tab/>
      </w:r>
      <w:r>
        <w:rPr>
          <w:rFonts w:ascii="Microsoft JhengHei UI" w:hAnsi="Microsoft JhengHei UI" w:cs="Microsoft JhengHei UI" w:eastAsia="Microsoft JhengHei UI"/>
          <w:sz w:val="18"/>
          <w:szCs w:val="18"/>
          <w:color w:val="231F20"/>
          <w:spacing w:val="0"/>
          <w:w w:val="100"/>
          <w:b/>
          <w:bCs/>
          <w:position w:val="-1"/>
        </w:rPr>
        <w:t>檔數</w:t>
      </w:r>
      <w:r>
        <w:rPr>
          <w:rFonts w:ascii="Microsoft JhengHei UI" w:hAnsi="Microsoft JhengHei UI" w:cs="Microsoft JhengHei UI" w:eastAsia="Microsoft JhengHei UI"/>
          <w:sz w:val="18"/>
          <w:szCs w:val="18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500"/>
        </w:sectPr>
      </w:pPr>
      <w:rPr/>
    </w:p>
    <w:p>
      <w:pPr>
        <w:spacing w:before="82" w:after="0" w:line="240" w:lineRule="auto"/>
        <w:ind w:left="399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5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399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4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500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399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4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399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3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5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169" w:lineRule="exact"/>
        <w:ind w:left="399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3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/>
        <w:br w:type="column"/>
      </w:r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72"/>
        <w:jc w:val="left"/>
        <w:rPr>
          <w:rFonts w:ascii="Microsoft JhengHei UI" w:hAnsi="Microsoft JhengHei UI" w:cs="Microsoft JhengHei UI" w:eastAsia="Microsoft JhengHei UI"/>
          <w:sz w:val="21"/>
          <w:szCs w:val="21"/>
        </w:rPr>
      </w:pPr>
      <w:rPr/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-1"/>
          <w:w w:val="88"/>
          <w:b/>
          <w:bCs/>
        </w:rPr>
        <w:t>3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0"/>
          <w:w w:val="88"/>
          <w:b/>
          <w:bCs/>
        </w:rPr>
        <w:t>,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-1"/>
          <w:w w:val="88"/>
          <w:b/>
          <w:bCs/>
        </w:rPr>
        <w:t>647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00000"/>
          <w:spacing w:val="0"/>
          <w:w w:val="10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69" w:right="-20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100"/>
        </w:rPr>
        <w:t>1,005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6" w:after="0" w:line="170" w:lineRule="exact"/>
        <w:jc w:val="left"/>
        <w:rPr>
          <w:sz w:val="17"/>
          <w:szCs w:val="17"/>
        </w:rPr>
      </w:pPr>
      <w:rPr/>
      <w:r>
        <w:rPr/>
        <w:br w:type="column"/>
      </w:r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-57" w:right="-20"/>
        <w:jc w:val="right"/>
        <w:tabs>
          <w:tab w:pos="1140" w:val="left"/>
        </w:tabs>
        <w:rPr>
          <w:rFonts w:ascii="Microsoft JhengHei UI" w:hAnsi="Microsoft JhengHei UI" w:cs="Microsoft JhengHei UI" w:eastAsia="Microsoft JhengHei UI"/>
          <w:sz w:val="21"/>
          <w:szCs w:val="21"/>
        </w:rPr>
      </w:pPr>
      <w:rPr/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0"/>
          <w:w w:val="100"/>
          <w:b/>
          <w:bCs/>
        </w:rPr>
        <w:t>3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-1"/>
          <w:w w:val="100"/>
          <w:b/>
          <w:bCs/>
        </w:rPr>
        <w:t>,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0"/>
          <w:w w:val="100"/>
          <w:b/>
          <w:bCs/>
        </w:rPr>
        <w:t>6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-1"/>
          <w:w w:val="100"/>
          <w:b/>
          <w:bCs/>
        </w:rPr>
        <w:t>9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0"/>
          <w:w w:val="100"/>
          <w:b/>
          <w:bCs/>
        </w:rPr>
        <w:t>3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0"/>
          <w:w w:val="100"/>
          <w:b/>
          <w:bCs/>
        </w:rPr>
        <w:tab/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0"/>
          <w:w w:val="88"/>
          <w:b/>
          <w:bCs/>
          <w:position w:val="-4"/>
        </w:rPr>
        <w:t>3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-1"/>
          <w:w w:val="88"/>
          <w:b/>
          <w:bCs/>
          <w:position w:val="-4"/>
        </w:rPr>
        <w:t>,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0"/>
          <w:w w:val="88"/>
          <w:b/>
          <w:bCs/>
          <w:position w:val="-4"/>
        </w:rPr>
        <w:t>8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-1"/>
          <w:w w:val="88"/>
          <w:b/>
          <w:bCs/>
          <w:position w:val="-4"/>
        </w:rPr>
        <w:t>9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0"/>
          <w:w w:val="88"/>
          <w:b/>
          <w:bCs/>
          <w:position w:val="-4"/>
        </w:rPr>
        <w:t>8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34" w:after="0" w:line="227" w:lineRule="exact"/>
        <w:ind w:left="69" w:right="-20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100"/>
          <w:position w:val="-1"/>
        </w:rPr>
        <w:t>1,011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47" w:lineRule="exact"/>
        <w:ind w:right="64"/>
        <w:jc w:val="righ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88"/>
          <w:position w:val="1"/>
        </w:rPr>
        <w:t>1,008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321" w:lineRule="exact"/>
        <w:ind w:right="-20"/>
        <w:jc w:val="right"/>
        <w:rPr>
          <w:rFonts w:ascii="Microsoft JhengHei UI" w:hAnsi="Microsoft JhengHei UI" w:cs="Microsoft JhengHei UI" w:eastAsia="Microsoft JhengHei UI"/>
          <w:sz w:val="21"/>
          <w:szCs w:val="21"/>
        </w:rPr>
      </w:pPr>
      <w:rPr/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-1"/>
          <w:w w:val="88"/>
          <w:b/>
          <w:bCs/>
          <w:position w:val="-3"/>
        </w:rPr>
        <w:t>3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0"/>
          <w:w w:val="88"/>
          <w:b/>
          <w:bCs/>
          <w:position w:val="-3"/>
        </w:rPr>
        <w:t>,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-1"/>
          <w:w w:val="88"/>
          <w:b/>
          <w:bCs/>
          <w:position w:val="-3"/>
        </w:rPr>
        <w:t>835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01" w:lineRule="exact"/>
        <w:ind w:left="-36" w:right="1152"/>
        <w:jc w:val="center"/>
        <w:rPr>
          <w:rFonts w:ascii="Microsoft JhengHei UI" w:hAnsi="Microsoft JhengHei UI" w:cs="Microsoft JhengHei UI" w:eastAsia="Microsoft JhengHei UI"/>
          <w:sz w:val="21"/>
          <w:szCs w:val="21"/>
        </w:rPr>
      </w:pPr>
      <w:rPr/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w w:val="88"/>
          <w:b/>
          <w:bCs/>
          <w:position w:val="1"/>
        </w:rPr>
        <w:t>3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-1"/>
          <w:w w:val="88"/>
          <w:b/>
          <w:bCs/>
          <w:position w:val="1"/>
        </w:rPr>
        <w:t>,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0"/>
          <w:w w:val="88"/>
          <w:b/>
          <w:bCs/>
          <w:position w:val="1"/>
        </w:rPr>
        <w:t>4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-1"/>
          <w:w w:val="88"/>
          <w:b/>
          <w:bCs/>
          <w:position w:val="1"/>
        </w:rPr>
        <w:t>4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0"/>
          <w:w w:val="88"/>
          <w:b/>
          <w:bCs/>
          <w:position w:val="1"/>
        </w:rPr>
        <w:t>9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10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90" w:right="1311"/>
        <w:jc w:val="center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88"/>
        </w:rPr>
        <w:t>995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1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40" w:lineRule="auto"/>
        <w:ind w:right="-72"/>
        <w:jc w:val="left"/>
        <w:rPr>
          <w:rFonts w:ascii="Microsoft JhengHei UI" w:hAnsi="Microsoft JhengHei UI" w:cs="Microsoft JhengHei UI" w:eastAsia="Microsoft JhengHei UI"/>
          <w:sz w:val="21"/>
          <w:szCs w:val="21"/>
        </w:rPr>
      </w:pPr>
      <w:rPr/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w w:val="88"/>
          <w:b/>
          <w:bCs/>
        </w:rPr>
        <w:t>4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-1"/>
          <w:w w:val="88"/>
          <w:b/>
          <w:bCs/>
        </w:rPr>
        <w:t>,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0"/>
          <w:w w:val="88"/>
          <w:b/>
          <w:bCs/>
        </w:rPr>
        <w:t>4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-1"/>
          <w:w w:val="88"/>
          <w:b/>
          <w:bCs/>
        </w:rPr>
        <w:t>4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0"/>
          <w:w w:val="88"/>
          <w:b/>
          <w:bCs/>
        </w:rPr>
        <w:t>8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00000"/>
          <w:spacing w:val="0"/>
          <w:w w:val="100"/>
        </w:rPr>
      </w:r>
    </w:p>
    <w:p>
      <w:pPr>
        <w:spacing w:before="27" w:after="0" w:line="240" w:lineRule="auto"/>
        <w:ind w:right="-72"/>
        <w:jc w:val="left"/>
        <w:rPr>
          <w:rFonts w:ascii="Microsoft JhengHei UI" w:hAnsi="Microsoft JhengHei UI" w:cs="Microsoft JhengHei UI" w:eastAsia="Microsoft JhengHei UI"/>
          <w:sz w:val="21"/>
          <w:szCs w:val="21"/>
        </w:rPr>
      </w:pPr>
      <w:rPr/>
      <w:r>
        <w:rPr/>
        <w:br w:type="column"/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w w:val="88"/>
          <w:b/>
          <w:bCs/>
        </w:rPr>
        <w:t>4,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-1"/>
          <w:w w:val="88"/>
          <w:b/>
          <w:bCs/>
        </w:rPr>
        <w:t>7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97373"/>
          <w:spacing w:val="0"/>
          <w:w w:val="88"/>
          <w:b/>
          <w:bCs/>
        </w:rPr>
        <w:t>97</w:t>
      </w:r>
      <w:r>
        <w:rPr>
          <w:rFonts w:ascii="Microsoft JhengHei UI" w:hAnsi="Microsoft JhengHei UI" w:cs="Microsoft JhengHei UI" w:eastAsia="Microsoft JhengHei UI"/>
          <w:sz w:val="21"/>
          <w:szCs w:val="21"/>
          <w:color w:val="000000"/>
          <w:spacing w:val="0"/>
          <w:w w:val="100"/>
        </w:rPr>
      </w:r>
    </w:p>
    <w:p>
      <w:pPr>
        <w:spacing w:before="82" w:after="0" w:line="240" w:lineRule="auto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/>
        <w:br w:type="column"/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1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60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1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40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1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20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1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500"/>
          <w:cols w:num="7" w:equalWidth="0">
            <w:col w:w="682" w:space="497"/>
            <w:col w:w="489" w:space="730"/>
            <w:col w:w="1698" w:space="709"/>
            <w:col w:w="1697" w:space="699"/>
            <w:col w:w="489" w:space="719"/>
            <w:col w:w="490" w:space="500"/>
            <w:col w:w="581"/>
          </w:cols>
        </w:sectPr>
      </w:pPr>
      <w:rPr/>
    </w:p>
    <w:p>
      <w:pPr>
        <w:spacing w:before="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399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2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5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399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2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59" w:after="0" w:line="240" w:lineRule="auto"/>
        <w:ind w:right="-72"/>
        <w:jc w:val="left"/>
        <w:tabs>
          <w:tab w:pos="1160" w:val="left"/>
        </w:tabs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/>
        <w:br w:type="column"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100"/>
        </w:rPr>
        <w:t>977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100"/>
          <w:position w:val="-7"/>
        </w:rPr>
        <w:t>974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/>
        <w:br w:type="column"/>
      </w:r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61"/>
        <w:jc w:val="left"/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C00000"/>
          <w:spacing w:val="0"/>
          <w:w w:val="100"/>
        </w:rPr>
        <w:t>965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7" w:after="0" w:line="220" w:lineRule="exact"/>
        <w:jc w:val="left"/>
        <w:rPr>
          <w:sz w:val="22"/>
          <w:szCs w:val="22"/>
        </w:rPr>
      </w:pPr>
      <w:rPr/>
      <w:r>
        <w:rPr/>
        <w:br w:type="column"/>
      </w:r>
      <w:r>
        <w:rPr>
          <w:sz w:val="22"/>
          <w:szCs w:val="22"/>
        </w:rPr>
      </w:r>
    </w:p>
    <w:p>
      <w:pPr>
        <w:spacing w:before="0" w:after="0" w:line="240" w:lineRule="auto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9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80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69" w:lineRule="exact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9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60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500"/>
          <w:cols w:num="4" w:equalWidth="0">
            <w:col w:w="682" w:space="5460"/>
            <w:col w:w="1393" w:space="1022"/>
            <w:col w:w="216" w:space="624"/>
            <w:col w:w="583"/>
          </w:cols>
        </w:sectPr>
      </w:pPr>
      <w:rPr/>
    </w:p>
    <w:p>
      <w:pPr>
        <w:spacing w:before="8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399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1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5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0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169" w:lineRule="exact"/>
        <w:ind w:left="399" w:right="-61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1</w:t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,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000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/>
        <w:br w:type="column"/>
      </w:r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9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40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500"/>
          <w:cols w:num="2" w:equalWidth="0">
            <w:col w:w="682" w:space="8716"/>
            <w:col w:w="582"/>
          </w:cols>
        </w:sectPr>
      </w:pPr>
      <w:rPr/>
    </w:p>
    <w:p>
      <w:pPr>
        <w:spacing w:before="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169" w:lineRule="exact"/>
        <w:ind w:right="-20"/>
        <w:jc w:val="righ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0"/>
          <w:w w:val="88"/>
          <w:b/>
          <w:bCs/>
        </w:rPr>
        <w:t>500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/>
        <w:br w:type="column"/>
      </w:r>
      <w:r>
        <w:rPr>
          <w:sz w:val="12"/>
          <w:szCs w:val="12"/>
        </w:rPr>
      </w:r>
    </w:p>
    <w:p>
      <w:pPr>
        <w:spacing w:before="0" w:after="0" w:line="240" w:lineRule="auto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9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20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500"/>
          <w:cols w:num="2" w:equalWidth="0">
            <w:col w:w="682" w:space="8716"/>
            <w:col w:w="582"/>
          </w:cols>
        </w:sectPr>
      </w:pPr>
      <w:rPr/>
    </w:p>
    <w:p>
      <w:pPr>
        <w:spacing w:before="5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500"/>
        </w:sectPr>
      </w:pPr>
      <w:rPr/>
    </w:p>
    <w:p>
      <w:pPr>
        <w:spacing w:before="4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21" w:lineRule="exact"/>
        <w:ind w:left="1257" w:right="-61"/>
        <w:jc w:val="left"/>
        <w:tabs>
          <w:tab w:pos="2460" w:val="left"/>
          <w:tab w:pos="3660" w:val="left"/>
          <w:tab w:pos="4880" w:val="left"/>
          <w:tab w:pos="6080" w:val="left"/>
          <w:tab w:pos="7280" w:val="left"/>
          <w:tab w:pos="8400" w:val="left"/>
        </w:tabs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>2019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>2020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>2021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>2022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>2023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>2024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  <w:position w:val="-2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88"/>
          <w:position w:val="-2"/>
        </w:rPr>
        <w:t>202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-1"/>
          <w:w w:val="88"/>
          <w:position w:val="-2"/>
        </w:rPr>
        <w:t>5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88"/>
          <w:position w:val="-2"/>
        </w:rPr>
        <w:t>/10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32" w:after="0" w:line="240" w:lineRule="auto"/>
        <w:ind w:right="-20"/>
        <w:jc w:val="left"/>
        <w:rPr>
          <w:rFonts w:ascii="Calibri" w:hAnsi="Calibri" w:cs="Calibri" w:eastAsia="Calibri"/>
          <w:sz w:val="14"/>
          <w:szCs w:val="14"/>
        </w:rPr>
      </w:pPr>
      <w:rPr/>
      <w:r>
        <w:rPr/>
        <w:br w:type="column"/>
      </w:r>
      <w:r>
        <w:rPr>
          <w:rFonts w:ascii="Calibri" w:hAnsi="Calibri" w:cs="Calibri" w:eastAsia="Calibri"/>
          <w:sz w:val="14"/>
          <w:szCs w:val="14"/>
          <w:color w:val="231F20"/>
          <w:spacing w:val="-1"/>
          <w:w w:val="100"/>
          <w:b/>
          <w:bCs/>
        </w:rPr>
        <w:t>9</w:t>
      </w:r>
      <w:r>
        <w:rPr>
          <w:rFonts w:ascii="Calibri" w:hAnsi="Calibri" w:cs="Calibri" w:eastAsia="Calibri"/>
          <w:sz w:val="14"/>
          <w:szCs w:val="14"/>
          <w:color w:val="231F20"/>
          <w:spacing w:val="0"/>
          <w:w w:val="100"/>
          <w:b/>
          <w:bCs/>
        </w:rPr>
        <w:t>00</w:t>
      </w:r>
      <w:r>
        <w:rPr>
          <w:rFonts w:ascii="Calibri" w:hAnsi="Calibri" w:cs="Calibri" w:eastAsia="Calibri"/>
          <w:sz w:val="14"/>
          <w:szCs w:val="1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0780" w:h="14760"/>
          <w:pgMar w:top="1380" w:bottom="280" w:left="300" w:right="500"/>
          <w:cols w:num="2" w:equalWidth="0">
            <w:col w:w="8892" w:space="506"/>
            <w:col w:w="582"/>
          </w:cols>
        </w:sectPr>
      </w:pPr>
      <w:rPr/>
    </w:p>
    <w:p>
      <w:pPr>
        <w:spacing w:before="74" w:after="0" w:line="240" w:lineRule="auto"/>
        <w:ind w:left="1971" w:right="-20"/>
        <w:jc w:val="left"/>
        <w:tabs>
          <w:tab w:pos="2820" w:val="left"/>
          <w:tab w:pos="3920" w:val="left"/>
          <w:tab w:pos="4780" w:val="left"/>
          <w:tab w:pos="5900" w:val="left"/>
          <w:tab w:pos="7280" w:val="left"/>
          <w:tab w:pos="8120" w:val="left"/>
          <w:tab w:pos="8420" w:val="left"/>
        </w:tabs>
        <w:rPr>
          <w:rFonts w:ascii="Microsoft JhengHei UI" w:hAnsi="Microsoft JhengHei UI" w:cs="Microsoft JhengHei UI" w:eastAsia="Microsoft JhengHei UI"/>
          <w:sz w:val="14"/>
          <w:szCs w:val="14"/>
        </w:rPr>
      </w:pPr>
      <w:rPr/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>股票型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>固定收益型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>平衡型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>貨幣市場型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>指數股票型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>(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-1"/>
          <w:w w:val="100"/>
        </w:rPr>
        <w:t>E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>T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-1"/>
          <w:w w:val="100"/>
        </w:rPr>
        <w:t>F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>)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>其他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88"/>
        </w:rPr>
        <w:t> 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ab/>
      </w:r>
      <w:r>
        <w:rPr>
          <w:rFonts w:ascii="Microsoft JhengHei UI" w:hAnsi="Microsoft JhengHei UI" w:cs="Microsoft JhengHei UI" w:eastAsia="Microsoft JhengHei UI"/>
          <w:sz w:val="14"/>
          <w:szCs w:val="14"/>
          <w:color w:val="231F20"/>
          <w:spacing w:val="0"/>
          <w:w w:val="100"/>
        </w:rPr>
        <w:t>基金數量</w:t>
      </w:r>
      <w:r>
        <w:rPr>
          <w:rFonts w:ascii="Microsoft JhengHei UI" w:hAnsi="Microsoft JhengHei UI" w:cs="Microsoft JhengHei UI" w:eastAsia="Microsoft JhengHei UI"/>
          <w:sz w:val="14"/>
          <w:szCs w:val="1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53" w:lineRule="exact"/>
        <w:ind w:right="84"/>
        <w:jc w:val="right"/>
        <w:rPr>
          <w:rFonts w:ascii="Calibri" w:hAnsi="Calibri" w:cs="Calibri" w:eastAsia="Calibri"/>
          <w:sz w:val="21"/>
          <w:szCs w:val="21"/>
        </w:rPr>
      </w:pPr>
      <w:rPr/>
      <w:r>
        <w:rPr>
          <w:rFonts w:ascii="Calibri" w:hAnsi="Calibri" w:cs="Calibri" w:eastAsia="Calibri"/>
          <w:sz w:val="21"/>
          <w:szCs w:val="21"/>
          <w:color w:val="FFFFFF"/>
          <w:spacing w:val="0"/>
          <w:w w:val="88"/>
        </w:rPr>
        <w:t>7</w:t>
      </w:r>
      <w:r>
        <w:rPr>
          <w:rFonts w:ascii="Calibri" w:hAnsi="Calibri" w:cs="Calibri" w:eastAsia="Calibri"/>
          <w:sz w:val="21"/>
          <w:szCs w:val="21"/>
          <w:color w:val="000000"/>
          <w:spacing w:val="0"/>
          <w:w w:val="100"/>
        </w:rPr>
      </w:r>
    </w:p>
    <w:p>
      <w:pPr>
        <w:spacing w:before="9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44" w:lineRule="exact"/>
        <w:ind w:left="116" w:right="-20"/>
        <w:jc w:val="left"/>
        <w:rPr>
          <w:rFonts w:ascii="思源宋體 TW" w:hAnsi="思源宋體 TW" w:cs="思源宋體 TW" w:eastAsia="思源宋體 TW"/>
          <w:sz w:val="20"/>
          <w:szCs w:val="20"/>
        </w:rPr>
      </w:pPr>
      <w:rPr/>
      <w:r>
        <w:rPr>
          <w:rFonts w:ascii="思源宋體 TW" w:hAnsi="思源宋體 TW" w:cs="思源宋體 TW" w:eastAsia="思源宋體 TW"/>
          <w:sz w:val="20"/>
          <w:szCs w:val="20"/>
          <w:color w:val="231F20"/>
          <w:spacing w:val="0"/>
          <w:w w:val="100"/>
          <w:position w:val="1"/>
        </w:rPr>
        <w:t>72</w:t>
      </w:r>
      <w:r>
        <w:rPr>
          <w:rFonts w:ascii="思源宋體 TW" w:hAnsi="思源宋體 TW" w:cs="思源宋體 TW" w:eastAsia="思源宋體 TW"/>
          <w:sz w:val="20"/>
          <w:szCs w:val="20"/>
          <w:color w:val="000000"/>
          <w:spacing w:val="0"/>
          <w:w w:val="100"/>
          <w:position w:val="0"/>
        </w:rPr>
      </w:r>
    </w:p>
    <w:sectPr>
      <w:type w:val="continuous"/>
      <w:pgSz w:w="10780" w:h="14760"/>
      <w:pgMar w:top="1380" w:bottom="280" w:left="300" w:right="5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思源宋體 Heavy">
    <w:altName w:val="思源宋體 Heavy"/>
    <w:charset w:val="128"/>
    <w:family w:val="roman"/>
    <w:pitch w:val="variable"/>
  </w:font>
  <w:font w:name="思源宋體 TW">
    <w:altName w:val="思源宋體 TW"/>
    <w:charset w:val="128"/>
    <w:family w:val="roman"/>
    <w:pitch w:val="variable"/>
  </w:font>
  <w:font w:name="華康楷書體 Std W9">
    <w:altName w:val="華康楷書體 Std W9"/>
    <w:charset w:val="136"/>
    <w:family w:val="script"/>
    <w:pitch w:val="variable"/>
  </w:font>
  <w:font w:name="Adobe 明體 Std L">
    <w:altName w:val="Adobe 明體 Std L"/>
    <w:charset w:val="128"/>
    <w:family w:val="roman"/>
    <w:pitch w:val="variable"/>
  </w:font>
  <w:font w:name="思源黑體 Bold">
    <w:altName w:val="思源黑體 Bold"/>
    <w:charset w:val="128"/>
    <w:family w:val="swiss"/>
    <w:pitch w:val="variable"/>
  </w:font>
  <w:font w:name="Microsoft JhengHei UI">
    <w:altName w:val="Microsoft JhengHei UI"/>
    <w:charset w:val="136"/>
    <w:family w:val="swiss"/>
    <w:pitch w:val="variable"/>
  </w:font>
  <w:font w:name="Calibri">
    <w:altName w:val="Calibri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2025-12-11T09:14:41Z</dcterms:created>
  <dcterms:modified xsi:type="dcterms:W3CDTF">2025-12-11T09:14:41Z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2025-12-11T00:00:00Z</vt:filetime>
  </property>
  <property fmtid="{D5CDD505-2E9C-101B-9397-08002B2CF9AE}" pid="3" name="LastSaved">
    <vt:filetime>2025-12-11T00:00:00Z</vt:filetime>
  </property>
</Properties>
</file>